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C5" w:rsidRDefault="002A57C5" w:rsidP="002A57C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A57C5" w:rsidRDefault="002A57C5" w:rsidP="002A57C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A57C5" w:rsidRPr="00996B83" w:rsidRDefault="002A57C5" w:rsidP="002A57C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A57C5" w:rsidRPr="00996B83" w:rsidRDefault="002A57C5" w:rsidP="002A57C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A57C5" w:rsidRDefault="002A57C5" w:rsidP="002A57C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罪犯苏健，男，1992年5月9</w:t>
      </w:r>
      <w:r w:rsidR="000417E3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初中文化，</w:t>
      </w:r>
      <w:r w:rsidR="000417E3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C85C14" w:rsidRDefault="00C85C14" w:rsidP="00C85C1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0417E3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苏健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2A57C5" w:rsidRPr="00996B83" w:rsidRDefault="002A57C5" w:rsidP="002A57C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为此，根据《中华人民共和国监狱法》第二十九条、《中华人民共和国刑法》第七十八条、《中华人民共和国刑事诉讼法》第二百七十三条第二款之规定，建议对罪犯苏健减刑七个月。特报请裁定。</w:t>
      </w:r>
    </w:p>
    <w:p w:rsidR="002A57C5" w:rsidRPr="00996B83" w:rsidRDefault="002A57C5" w:rsidP="002A57C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  <w:bookmarkStart w:id="0" w:name="_GoBack"/>
      <w:bookmarkEnd w:id="0"/>
    </w:p>
    <w:p w:rsidR="002A57C5" w:rsidRPr="00996B83" w:rsidRDefault="002A57C5" w:rsidP="002A57C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2A57C5" w:rsidRPr="00996B83" w:rsidRDefault="002A57C5" w:rsidP="002A57C5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2A57C5" w:rsidRPr="00996B83" w:rsidRDefault="002A57C5" w:rsidP="002A57C5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2A57C5" w:rsidRPr="00996B83" w:rsidRDefault="002A57C5" w:rsidP="002A57C5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A57C5" w:rsidRPr="00996B83" w:rsidRDefault="002A57C5" w:rsidP="002A57C5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C43643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7E3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A57C5"/>
    <w:rsid w:val="002B4068"/>
    <w:rsid w:val="002B415E"/>
    <w:rsid w:val="002D4E77"/>
    <w:rsid w:val="002F55FD"/>
    <w:rsid w:val="00312EDD"/>
    <w:rsid w:val="00326231"/>
    <w:rsid w:val="0033680E"/>
    <w:rsid w:val="00343D07"/>
    <w:rsid w:val="00370137"/>
    <w:rsid w:val="0037053A"/>
    <w:rsid w:val="003723C7"/>
    <w:rsid w:val="003A16BF"/>
    <w:rsid w:val="003A1C87"/>
    <w:rsid w:val="003A31DA"/>
    <w:rsid w:val="003C532D"/>
    <w:rsid w:val="003F331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22B32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3643"/>
    <w:rsid w:val="00C46A35"/>
    <w:rsid w:val="00C66904"/>
    <w:rsid w:val="00C7117E"/>
    <w:rsid w:val="00C7388E"/>
    <w:rsid w:val="00C85C14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C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EB83AC-A315-420D-AE3D-3184BA3ED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56A35D93.dotm</Template>
  <TotalTime>955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2025-07-31T02:05:00Z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