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404" w:rsidRDefault="00DF1F41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632404" w:rsidRDefault="00DF1F41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632404" w:rsidRDefault="00632404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632404" w:rsidRDefault="00DF1F4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罪犯肖凡，男，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1994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中专文化，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DF1F41" w:rsidRDefault="00DF1F41" w:rsidP="00DF1F4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肖凡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632404" w:rsidRDefault="00DF1F4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为此，根据《中华人民共和国监狱法》第二十九条、《中华人民共和国刑法》第七十八条、《中华人民共和国刑事诉讼法》第二百七十三条第二款的规定，建议对罪犯肖凡减</w:t>
      </w:r>
      <w:r>
        <w:rPr>
          <w:rFonts w:ascii="仿宋" w:eastAsia="仿宋" w:hAnsi="仿宋" w:hint="eastAsia"/>
          <w:sz w:val="32"/>
          <w:szCs w:val="32"/>
        </w:rPr>
        <w:t>刑七个月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632404" w:rsidRDefault="00DF1F4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632404" w:rsidRDefault="00DF1F4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632404" w:rsidRDefault="00DF1F4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bookmarkStart w:id="0" w:name="_GoBack"/>
      <w:bookmarkEnd w:id="0"/>
    </w:p>
    <w:p w:rsidR="00632404" w:rsidRDefault="00DF1F41">
      <w:pPr>
        <w:spacing w:line="580" w:lineRule="exact"/>
        <w:ind w:firstLineChars="2250" w:firstLine="72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632404" w:rsidRDefault="00DF1F41" w:rsidP="00DF1F4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</w:p>
    <w:sectPr w:rsidR="00632404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32404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E6BE5"/>
    <w:rsid w:val="00CF3C6A"/>
    <w:rsid w:val="00D81EF6"/>
    <w:rsid w:val="00D82866"/>
    <w:rsid w:val="00DC080F"/>
    <w:rsid w:val="00DF1F41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8E1589F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0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7AF378EE.dotm</Template>
  <TotalTime>153</TotalTime>
  <Pages>1</Pages>
  <Words>194</Words>
  <Characters>55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