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54" w:rsidRDefault="00C813DF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CD5954" w:rsidRDefault="00C813DF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CD5954" w:rsidRDefault="00CD5954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CD5954" w:rsidRDefault="00C813DF" w:rsidP="00C813DF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罪犯肖伟，男，</w:t>
      </w:r>
      <w:r>
        <w:rPr>
          <w:rFonts w:ascii="仿宋" w:eastAsia="仿宋" w:hAnsi="仿宋" w:hint="eastAsia"/>
          <w:sz w:val="32"/>
          <w:szCs w:val="32"/>
        </w:rPr>
        <w:t>1995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6日出生</w:t>
      </w:r>
      <w:r>
        <w:rPr>
          <w:rFonts w:ascii="仿宋" w:eastAsia="仿宋" w:hAnsi="仿宋" w:hint="eastAsia"/>
          <w:sz w:val="32"/>
          <w:szCs w:val="32"/>
        </w:rPr>
        <w:t>，初中文化，</w:t>
      </w:r>
      <w:r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C813DF" w:rsidRDefault="00C813DF" w:rsidP="00C813D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肖伟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CD5954" w:rsidRDefault="00C813DF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为此，根据《中华人民共和国监狱法》第二十九条、《中华人民共和国刑法》第五十七条第二款、第七十八条、《中华人民共和国刑事诉讼法》第二百七十三条第二款的规定，建议对罪犯肖伟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减为有期徒刑二十五年，剥夺政治权利九年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CD5954" w:rsidRDefault="00C813DF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CD5954" w:rsidRDefault="00C813DF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四川省高级</w:t>
      </w:r>
      <w:r>
        <w:rPr>
          <w:rFonts w:ascii="仿宋" w:eastAsia="仿宋" w:hAnsi="仿宋" w:hint="eastAsia"/>
          <w:sz w:val="32"/>
          <w:szCs w:val="32"/>
        </w:rPr>
        <w:t>人民法院</w:t>
      </w:r>
    </w:p>
    <w:p w:rsidR="00CD5954" w:rsidRDefault="00C813DF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CD5954" w:rsidRDefault="00C813DF">
      <w:pPr>
        <w:spacing w:line="580" w:lineRule="exact"/>
        <w:ind w:firstLineChars="2050" w:firstLine="6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CD5954" w:rsidRDefault="00C813DF" w:rsidP="00C813DF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  <w:bookmarkStart w:id="0" w:name="_GoBack"/>
      <w:bookmarkEnd w:id="0"/>
    </w:p>
    <w:sectPr w:rsidR="00CD5954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C796B"/>
    <w:rsid w:val="006F53AE"/>
    <w:rsid w:val="00747655"/>
    <w:rsid w:val="00863D75"/>
    <w:rsid w:val="008A4CEA"/>
    <w:rsid w:val="008B07D7"/>
    <w:rsid w:val="00A27CC2"/>
    <w:rsid w:val="00B02075"/>
    <w:rsid w:val="00C813DF"/>
    <w:rsid w:val="00CD5954"/>
    <w:rsid w:val="00CE6BE5"/>
    <w:rsid w:val="00CF3C6A"/>
    <w:rsid w:val="00D81EF6"/>
    <w:rsid w:val="00D82866"/>
    <w:rsid w:val="00DC080F"/>
    <w:rsid w:val="00E424A1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600BB6"/>
    <w:rsid w:val="6A707546"/>
    <w:rsid w:val="6CEE351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EE9B7C70.dotm</Template>
  <TotalTime>153</TotalTime>
  <Pages>1</Pages>
  <Words>217</Words>
  <Characters>54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