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B09" w:rsidRDefault="0034545C">
      <w:pPr>
        <w:spacing w:line="54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232B09" w:rsidRDefault="0034545C">
      <w:pPr>
        <w:jc w:val="center"/>
        <w:rPr>
          <w:rFonts w:ascii="黑体" w:eastAsia="黑体" w:hAnsi="黑体"/>
          <w:b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232B09" w:rsidRDefault="00232B09">
      <w:pPr>
        <w:spacing w:line="580" w:lineRule="exact"/>
        <w:jc w:val="right"/>
        <w:rPr>
          <w:rFonts w:ascii="仿宋" w:eastAsia="仿宋" w:hAnsi="仿宋"/>
          <w:sz w:val="32"/>
          <w:szCs w:val="32"/>
        </w:rPr>
      </w:pPr>
    </w:p>
    <w:p w:rsidR="00232B09" w:rsidRDefault="0034545C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罪犯罗玉波，男，</w:t>
      </w:r>
      <w:r>
        <w:rPr>
          <w:rFonts w:ascii="仿宋" w:eastAsia="仿宋" w:hAnsi="仿宋" w:hint="eastAsia"/>
          <w:sz w:val="32"/>
          <w:szCs w:val="32"/>
        </w:rPr>
        <w:t>1979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10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29</w:t>
      </w:r>
      <w:r>
        <w:rPr>
          <w:rFonts w:ascii="仿宋" w:eastAsia="仿宋" w:hAnsi="仿宋" w:hint="eastAsia"/>
          <w:sz w:val="32"/>
          <w:szCs w:val="32"/>
        </w:rPr>
        <w:t>日出生，</w:t>
      </w:r>
      <w:r>
        <w:rPr>
          <w:rFonts w:ascii="仿宋" w:eastAsia="仿宋" w:hAnsi="仿宋" w:hint="eastAsia"/>
          <w:sz w:val="32"/>
          <w:szCs w:val="32"/>
        </w:rPr>
        <w:t>小学文化，</w:t>
      </w:r>
      <w:r>
        <w:rPr>
          <w:rFonts w:ascii="仿宋" w:eastAsia="仿宋" w:hAnsi="仿宋" w:hint="eastAsia"/>
          <w:sz w:val="32"/>
          <w:szCs w:val="32"/>
        </w:rPr>
        <w:t>现在四川省眉州监狱</w:t>
      </w:r>
      <w:r>
        <w:rPr>
          <w:rFonts w:ascii="仿宋" w:eastAsia="仿宋" w:hAnsi="仿宋" w:hint="eastAsia"/>
          <w:sz w:val="32"/>
          <w:szCs w:val="32"/>
        </w:rPr>
        <w:t>服刑。</w:t>
      </w:r>
    </w:p>
    <w:p w:rsidR="0034545C" w:rsidRDefault="0034545C" w:rsidP="0034545C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罪犯罗玉波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在服刑期间，认真遵守监规，接受教育改造，确有悔改表现。</w:t>
      </w:r>
    </w:p>
    <w:p w:rsidR="00232B09" w:rsidRDefault="0034545C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为此，根据《中华人民共和国监狱法》第二十九条、《中华人民共和国刑法》第七十八条、《中华人民共和国刑事诉讼法》第二百七十三条第二款的规定，建议对罪犯罗玉波减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刑七个月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。特报请裁定。</w:t>
      </w:r>
    </w:p>
    <w:p w:rsidR="00232B09" w:rsidRDefault="0034545C">
      <w:pPr>
        <w:spacing w:line="58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232B09" w:rsidRDefault="0034545C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232B09" w:rsidRDefault="0034545C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</w:p>
    <w:p w:rsidR="00232B09" w:rsidRDefault="0034545C">
      <w:pPr>
        <w:spacing w:line="580" w:lineRule="exact"/>
        <w:ind w:firstLineChars="2150" w:firstLine="68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四川省眉州监狱</w:t>
      </w:r>
    </w:p>
    <w:p w:rsidR="00232B09" w:rsidRDefault="0034545C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</w:t>
      </w:r>
      <w:r>
        <w:rPr>
          <w:rFonts w:ascii="仿宋" w:eastAsia="仿宋" w:hAnsi="仿宋" w:hint="eastAsia"/>
          <w:sz w:val="32"/>
          <w:szCs w:val="32"/>
        </w:rPr>
        <w:t xml:space="preserve">           </w:t>
      </w:r>
      <w:r>
        <w:rPr>
          <w:rFonts w:ascii="仿宋" w:eastAsia="仿宋" w:hAnsi="仿宋" w:hint="eastAsia"/>
          <w:sz w:val="32"/>
          <w:szCs w:val="32"/>
        </w:rPr>
        <w:t>二〇二五年七月二十四日</w:t>
      </w:r>
    </w:p>
    <w:p w:rsidR="00232B09" w:rsidRDefault="00232B09">
      <w:pPr>
        <w:rPr>
          <w:rFonts w:ascii="仿宋" w:eastAsia="仿宋" w:hAnsi="仿宋"/>
          <w:sz w:val="32"/>
          <w:szCs w:val="32"/>
        </w:rPr>
        <w:sectPr w:rsidR="00232B09"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  <w:bookmarkStart w:id="0" w:name="_GoBack"/>
      <w:bookmarkEnd w:id="0"/>
    </w:p>
    <w:p w:rsidR="00232B09" w:rsidRDefault="00232B09">
      <w:pPr>
        <w:rPr>
          <w:rFonts w:ascii="仿宋" w:eastAsia="仿宋" w:hAnsi="仿宋"/>
          <w:sz w:val="32"/>
          <w:szCs w:val="32"/>
        </w:rPr>
      </w:pPr>
    </w:p>
    <w:sectPr w:rsidR="00232B09">
      <w:type w:val="continuous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4B46F9"/>
    <w:rsid w:val="00023EFB"/>
    <w:rsid w:val="00085FDD"/>
    <w:rsid w:val="00086F62"/>
    <w:rsid w:val="00147DA2"/>
    <w:rsid w:val="001566EA"/>
    <w:rsid w:val="00170B90"/>
    <w:rsid w:val="001A41FB"/>
    <w:rsid w:val="00232B09"/>
    <w:rsid w:val="002C4F4F"/>
    <w:rsid w:val="002D56EA"/>
    <w:rsid w:val="0034545C"/>
    <w:rsid w:val="003843A0"/>
    <w:rsid w:val="003A5734"/>
    <w:rsid w:val="003C6C77"/>
    <w:rsid w:val="004A047A"/>
    <w:rsid w:val="004F7CF6"/>
    <w:rsid w:val="00514E25"/>
    <w:rsid w:val="0055603C"/>
    <w:rsid w:val="005C1C28"/>
    <w:rsid w:val="005D71CC"/>
    <w:rsid w:val="006A0199"/>
    <w:rsid w:val="006C796B"/>
    <w:rsid w:val="006F53AE"/>
    <w:rsid w:val="00747655"/>
    <w:rsid w:val="00863D75"/>
    <w:rsid w:val="008A4CEA"/>
    <w:rsid w:val="008B07D7"/>
    <w:rsid w:val="00A27CC2"/>
    <w:rsid w:val="00B02075"/>
    <w:rsid w:val="00CE6BE5"/>
    <w:rsid w:val="00CF3C6A"/>
    <w:rsid w:val="00D81EF6"/>
    <w:rsid w:val="00D82866"/>
    <w:rsid w:val="00DC080F"/>
    <w:rsid w:val="00E424A1"/>
    <w:rsid w:val="00E77154"/>
    <w:rsid w:val="00FB2A02"/>
    <w:rsid w:val="026F4125"/>
    <w:rsid w:val="03DF6954"/>
    <w:rsid w:val="04326EDA"/>
    <w:rsid w:val="04534D9C"/>
    <w:rsid w:val="05850EA1"/>
    <w:rsid w:val="065F1683"/>
    <w:rsid w:val="07630A16"/>
    <w:rsid w:val="0A4E05C7"/>
    <w:rsid w:val="0ABA2460"/>
    <w:rsid w:val="0B105F99"/>
    <w:rsid w:val="0DB815A3"/>
    <w:rsid w:val="0FB57F1E"/>
    <w:rsid w:val="10030F3C"/>
    <w:rsid w:val="148E1B88"/>
    <w:rsid w:val="15695171"/>
    <w:rsid w:val="15D0666B"/>
    <w:rsid w:val="15DB0380"/>
    <w:rsid w:val="16600B0B"/>
    <w:rsid w:val="18AB0758"/>
    <w:rsid w:val="1AF27870"/>
    <w:rsid w:val="1B931D8F"/>
    <w:rsid w:val="1BBC3199"/>
    <w:rsid w:val="1C381815"/>
    <w:rsid w:val="1FDE387D"/>
    <w:rsid w:val="214C26A8"/>
    <w:rsid w:val="2158370F"/>
    <w:rsid w:val="23971274"/>
    <w:rsid w:val="24717F97"/>
    <w:rsid w:val="24870F6E"/>
    <w:rsid w:val="24FC4ED2"/>
    <w:rsid w:val="25E06DE9"/>
    <w:rsid w:val="264B46F9"/>
    <w:rsid w:val="27870EA5"/>
    <w:rsid w:val="28632393"/>
    <w:rsid w:val="29E27A9F"/>
    <w:rsid w:val="2CE01188"/>
    <w:rsid w:val="2E9F0371"/>
    <w:rsid w:val="31980405"/>
    <w:rsid w:val="328B1886"/>
    <w:rsid w:val="328D3987"/>
    <w:rsid w:val="33005A4C"/>
    <w:rsid w:val="34DE64DE"/>
    <w:rsid w:val="34E86890"/>
    <w:rsid w:val="353B3AF7"/>
    <w:rsid w:val="35A44D9E"/>
    <w:rsid w:val="360C4CCA"/>
    <w:rsid w:val="36D87A45"/>
    <w:rsid w:val="373474E2"/>
    <w:rsid w:val="38F1646C"/>
    <w:rsid w:val="39A10F01"/>
    <w:rsid w:val="3C7A69DA"/>
    <w:rsid w:val="3EC17316"/>
    <w:rsid w:val="4006500B"/>
    <w:rsid w:val="412103A6"/>
    <w:rsid w:val="42312E38"/>
    <w:rsid w:val="42A0011B"/>
    <w:rsid w:val="45192C71"/>
    <w:rsid w:val="453D7C8F"/>
    <w:rsid w:val="45C943AE"/>
    <w:rsid w:val="4A071B3F"/>
    <w:rsid w:val="4B0A131D"/>
    <w:rsid w:val="507A425D"/>
    <w:rsid w:val="50A529DD"/>
    <w:rsid w:val="50F3668F"/>
    <w:rsid w:val="51325866"/>
    <w:rsid w:val="514C2CE8"/>
    <w:rsid w:val="53C84E3D"/>
    <w:rsid w:val="54303D5C"/>
    <w:rsid w:val="550660E1"/>
    <w:rsid w:val="55D3519D"/>
    <w:rsid w:val="56BB34A4"/>
    <w:rsid w:val="57A670CB"/>
    <w:rsid w:val="59C273D3"/>
    <w:rsid w:val="5A2055FA"/>
    <w:rsid w:val="5A7B2071"/>
    <w:rsid w:val="5D9705D6"/>
    <w:rsid w:val="5DEB4EBA"/>
    <w:rsid w:val="5E4100E3"/>
    <w:rsid w:val="5EBA5A44"/>
    <w:rsid w:val="5EDA21A6"/>
    <w:rsid w:val="5FFD36E2"/>
    <w:rsid w:val="6060148C"/>
    <w:rsid w:val="62FB49BD"/>
    <w:rsid w:val="63E818F6"/>
    <w:rsid w:val="68467A65"/>
    <w:rsid w:val="6A1E44FE"/>
    <w:rsid w:val="6A707546"/>
    <w:rsid w:val="6CEE3518"/>
    <w:rsid w:val="709E6B06"/>
    <w:rsid w:val="72FE2130"/>
    <w:rsid w:val="76905505"/>
    <w:rsid w:val="774D110B"/>
    <w:rsid w:val="79CF63A5"/>
    <w:rsid w:val="7AF12801"/>
    <w:rsid w:val="7BD244CC"/>
    <w:rsid w:val="7BF81ADB"/>
    <w:rsid w:val="7D176B5E"/>
    <w:rsid w:val="7D433BFC"/>
    <w:rsid w:val="7D8B1594"/>
    <w:rsid w:val="7E210398"/>
    <w:rsid w:val="7E314851"/>
    <w:rsid w:val="7E3F313A"/>
    <w:rsid w:val="7EA949BE"/>
    <w:rsid w:val="7F0B3BEF"/>
    <w:rsid w:val="7F1729A3"/>
    <w:rsid w:val="7F5A6DC8"/>
    <w:rsid w:val="7FCD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6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526C7214.dotm</Template>
  <TotalTime>153</TotalTime>
  <Pages>1</Pages>
  <Words>197</Words>
  <Characters>57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6114</dc:creator>
  <cp:lastModifiedBy>郭婷婷</cp:lastModifiedBy>
  <cp:revision>21</cp:revision>
  <dcterms:created xsi:type="dcterms:W3CDTF">2025-05-19T07:21:00Z</dcterms:created>
  <dcterms:modified xsi:type="dcterms:W3CDTF">2025-07-25T02:40:00Z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A101DA199BC2486D874527B8C2528190</vt:lpwstr>
  </property>
</Properties>
</file>