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678" w:rsidRPr="00996B83" w:rsidRDefault="00A92678" w:rsidP="00A92678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A92678" w:rsidRPr="00996B83" w:rsidRDefault="00A92678" w:rsidP="00A9267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A92678" w:rsidRPr="00996B83" w:rsidRDefault="00A92678" w:rsidP="00A9267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A92678" w:rsidRPr="00996B83" w:rsidRDefault="00A92678" w:rsidP="00A92678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A92678" w:rsidRDefault="00A92678" w:rsidP="00A92678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罪犯罗林，男，1987年6月22</w:t>
      </w:r>
      <w:r w:rsidR="00D920E5">
        <w:rPr>
          <w:rFonts w:ascii="仿宋" w:eastAsia="仿宋" w:hAnsi="仿宋" w:hint="eastAsia"/>
          <w:color w:val="000000" w:themeColor="text1"/>
          <w:sz w:val="32"/>
          <w:szCs w:val="32"/>
        </w:rPr>
        <w:t>日出生，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初中肄业，现在四川省眉州监狱服刑。</w:t>
      </w:r>
    </w:p>
    <w:p w:rsidR="00761498" w:rsidRDefault="00761498" w:rsidP="00761498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="00D920E5"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罗林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bookmarkStart w:id="0" w:name="_GoBack"/>
      <w:bookmarkEnd w:id="0"/>
    </w:p>
    <w:p w:rsidR="00A92678" w:rsidRPr="00996B83" w:rsidRDefault="00A92678" w:rsidP="00A92678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为此，根据《中华人民共和国监狱法》第二十九条、《中华人民共和国刑法》第七十八条、《中华人民共和国刑事诉讼法》第二百七十三条第二款之规定，建议对罪犯罗林减刑六个月。特报请裁定。</w:t>
      </w:r>
    </w:p>
    <w:p w:rsidR="00A92678" w:rsidRPr="00996B83" w:rsidRDefault="00A92678" w:rsidP="00A92678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A92678" w:rsidRPr="00996B83" w:rsidRDefault="00A92678" w:rsidP="00A9267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A92678" w:rsidRPr="00996B83" w:rsidRDefault="00A92678" w:rsidP="00A92678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A92678" w:rsidRPr="00996B83" w:rsidRDefault="00A92678" w:rsidP="00A92678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二〇二五年七月二十四日</w:t>
      </w:r>
    </w:p>
    <w:p w:rsidR="00A92678" w:rsidRPr="00996B83" w:rsidRDefault="00A92678" w:rsidP="00A92678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A92678" w:rsidRPr="00996B83" w:rsidRDefault="00A92678" w:rsidP="00A92678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1E78DF" w:rsidRPr="00E82017" w:rsidRDefault="001E78DF" w:rsidP="00A92678">
      <w:pPr>
        <w:spacing w:line="580" w:lineRule="exact"/>
      </w:pPr>
    </w:p>
    <w:sectPr w:rsidR="001E78DF" w:rsidRPr="00E82017" w:rsidSect="00631B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E78DF"/>
    <w:rsid w:val="001F27DB"/>
    <w:rsid w:val="00200BAF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B105D"/>
    <w:rsid w:val="005C578F"/>
    <w:rsid w:val="00610084"/>
    <w:rsid w:val="006319D4"/>
    <w:rsid w:val="00631B93"/>
    <w:rsid w:val="00635D31"/>
    <w:rsid w:val="006426E3"/>
    <w:rsid w:val="00643F73"/>
    <w:rsid w:val="00654581"/>
    <w:rsid w:val="00674B95"/>
    <w:rsid w:val="006916F5"/>
    <w:rsid w:val="006B28D8"/>
    <w:rsid w:val="006C6AF6"/>
    <w:rsid w:val="00713E30"/>
    <w:rsid w:val="007253F9"/>
    <w:rsid w:val="00754436"/>
    <w:rsid w:val="00761498"/>
    <w:rsid w:val="00786860"/>
    <w:rsid w:val="00796CC2"/>
    <w:rsid w:val="007A186D"/>
    <w:rsid w:val="007B283C"/>
    <w:rsid w:val="007E7B2B"/>
    <w:rsid w:val="007F19C4"/>
    <w:rsid w:val="007F3F80"/>
    <w:rsid w:val="008132F0"/>
    <w:rsid w:val="008C7E69"/>
    <w:rsid w:val="009057B9"/>
    <w:rsid w:val="009266A1"/>
    <w:rsid w:val="00951194"/>
    <w:rsid w:val="009A3700"/>
    <w:rsid w:val="00A04AED"/>
    <w:rsid w:val="00A5414E"/>
    <w:rsid w:val="00A92678"/>
    <w:rsid w:val="00AB567B"/>
    <w:rsid w:val="00AD4234"/>
    <w:rsid w:val="00B222D3"/>
    <w:rsid w:val="00B925B6"/>
    <w:rsid w:val="00BB3F26"/>
    <w:rsid w:val="00BC3DA4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920E5"/>
    <w:rsid w:val="00DB4F32"/>
    <w:rsid w:val="00DD0251"/>
    <w:rsid w:val="00E0651D"/>
    <w:rsid w:val="00E06803"/>
    <w:rsid w:val="00E144AA"/>
    <w:rsid w:val="00E22FBD"/>
    <w:rsid w:val="00E27BCA"/>
    <w:rsid w:val="00E44C4B"/>
    <w:rsid w:val="00E64E4D"/>
    <w:rsid w:val="00E82017"/>
    <w:rsid w:val="00E8261A"/>
    <w:rsid w:val="00E96262"/>
    <w:rsid w:val="00ED491B"/>
    <w:rsid w:val="00ED64AD"/>
    <w:rsid w:val="00ED7C7D"/>
    <w:rsid w:val="00EE2A37"/>
    <w:rsid w:val="00EF0EB0"/>
    <w:rsid w:val="00F00673"/>
    <w:rsid w:val="00F119D0"/>
    <w:rsid w:val="00F21CF2"/>
    <w:rsid w:val="00F32458"/>
    <w:rsid w:val="00F414A8"/>
    <w:rsid w:val="00F577D2"/>
    <w:rsid w:val="00F61055"/>
    <w:rsid w:val="00F61CF7"/>
    <w:rsid w:val="00F61F52"/>
    <w:rsid w:val="00F82BC7"/>
    <w:rsid w:val="00FC0514"/>
    <w:rsid w:val="00FD529D"/>
    <w:rsid w:val="00FE6E0C"/>
    <w:rsid w:val="7CAC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67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9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3394D95-E227-47FA-8B4A-A67FF8FD7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F0833553.dotm</Template>
  <TotalTime>948</TotalTime>
  <Pages>1</Pages>
  <Words>31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133</cp:revision>
  <cp:lastPrinted>2022-06-22T02:19:00Z</cp:lastPrinted>
  <dcterms:created xsi:type="dcterms:W3CDTF">2022-03-23T06:35:00Z</dcterms:created>
  <dcterms:modified xsi:type="dcterms:W3CDTF">2025-07-31T02:02:00Z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C2866BA3BEBC4D82ADE3D546344A4504</vt:lpwstr>
  </property>
</Properties>
</file>