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25E" w:rsidRPr="00996B83" w:rsidRDefault="003E625E" w:rsidP="003E625E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3E625E" w:rsidRPr="00996B83" w:rsidRDefault="003E625E" w:rsidP="003E625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3E625E" w:rsidRPr="00996B83" w:rsidRDefault="003E625E" w:rsidP="003E625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3E625E" w:rsidRPr="00996B83" w:rsidRDefault="003E625E" w:rsidP="003E625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E625E" w:rsidRDefault="003E625E" w:rsidP="003E625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罪犯罗利红，男，1998年11月7</w:t>
      </w:r>
      <w:r w:rsidR="00140FB2">
        <w:rPr>
          <w:rFonts w:ascii="仿宋" w:eastAsia="仿宋" w:hAnsi="仿宋" w:hint="eastAsia"/>
          <w:color w:val="000000" w:themeColor="text1"/>
          <w:sz w:val="32"/>
          <w:szCs w:val="32"/>
        </w:rPr>
        <w:t>日出生，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初中文化，</w:t>
      </w:r>
      <w:r w:rsidR="00140FB2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BE5AA4" w:rsidRDefault="00BE5AA4" w:rsidP="00BE5AA4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140FB2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罗利红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3E625E" w:rsidRPr="00996B83" w:rsidRDefault="003E625E" w:rsidP="003E625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为此，根据《中华人民共和国监狱法》第二十九条、《中华人民共和国刑法》第七十八条、《中华人民共和国刑事诉讼法》第二百七十三条第二款之规定，建议对罪犯罗利红减刑八个月。特报请裁定。</w:t>
      </w:r>
      <w:bookmarkStart w:id="0" w:name="_GoBack"/>
      <w:bookmarkEnd w:id="0"/>
    </w:p>
    <w:p w:rsidR="003E625E" w:rsidRPr="00996B83" w:rsidRDefault="003E625E" w:rsidP="003E625E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3E625E" w:rsidRPr="00996B83" w:rsidRDefault="003E625E" w:rsidP="003E625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3E625E" w:rsidRPr="00996B83" w:rsidRDefault="003E625E" w:rsidP="003E625E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3E625E" w:rsidRPr="00996B83" w:rsidRDefault="003E625E" w:rsidP="003E625E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3E625E" w:rsidRPr="00996B83" w:rsidRDefault="003E625E" w:rsidP="003E625E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E625E" w:rsidRPr="00996B83" w:rsidRDefault="003E625E" w:rsidP="003E625E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D57D5" w:rsidRPr="00172327" w:rsidRDefault="00ED57D5" w:rsidP="003E625E">
      <w:pPr>
        <w:spacing w:line="580" w:lineRule="exact"/>
      </w:pP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D0B72"/>
    <w:rsid w:val="000F2F13"/>
    <w:rsid w:val="0011056E"/>
    <w:rsid w:val="0013552F"/>
    <w:rsid w:val="00140FB2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E625E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8645F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AE6DA6"/>
    <w:rsid w:val="00B222D3"/>
    <w:rsid w:val="00B83387"/>
    <w:rsid w:val="00B925B6"/>
    <w:rsid w:val="00BB3F26"/>
    <w:rsid w:val="00BD5210"/>
    <w:rsid w:val="00BE5AA4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74C54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2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0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525EE6-293A-44F9-B903-047AF6FFA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D5E78CFB.dotm</Template>
  <TotalTime>954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2025-07-31T02:02:00Z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