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72" w:rsidRDefault="00347D0D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8B4672" w:rsidRDefault="008B4672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B4672" w:rsidRDefault="00347D0D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王跃兴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1984年3月10日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846CBB" w:rsidRDefault="00846CBB" w:rsidP="00846CB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8B4672" w:rsidRDefault="00846CBB" w:rsidP="00846CB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347D0D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347D0D">
        <w:rPr>
          <w:rFonts w:ascii="仿宋_GB2312" w:eastAsia="仿宋_GB2312" w:hAnsi="仿宋" w:cs="宋体" w:hint="eastAsia"/>
          <w:kern w:val="0"/>
          <w:sz w:val="32"/>
          <w:szCs w:val="32"/>
        </w:rPr>
        <w:t>王跃兴</w:t>
      </w:r>
      <w:r w:rsidR="00347D0D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347D0D">
        <w:rPr>
          <w:rFonts w:ascii="仿宋_GB2312" w:eastAsia="仿宋_GB2312" w:hAnsi="仿宋" w:cs="宋体" w:hint="eastAsia"/>
          <w:kern w:val="0"/>
          <w:sz w:val="32"/>
          <w:szCs w:val="32"/>
        </w:rPr>
        <w:t>八个月</w:t>
      </w:r>
      <w:r w:rsidR="00347D0D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8B4672" w:rsidRDefault="00347D0D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8B4672" w:rsidRDefault="00347D0D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8B4672" w:rsidRDefault="00347D0D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8B4672" w:rsidRDefault="008B4672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B4672" w:rsidRDefault="008B4672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B4672" w:rsidRDefault="008B4672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B4672" w:rsidRDefault="00347D0D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8B4672" w:rsidRDefault="00347D0D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8B4672" w:rsidRDefault="008B467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8B4672" w:rsidRDefault="008B467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8B4672" w:rsidRDefault="008B467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8B4672" w:rsidRDefault="008B4672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8B4672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CBB" w:rsidRDefault="00846CBB" w:rsidP="00846CBB">
      <w:r>
        <w:separator/>
      </w:r>
    </w:p>
  </w:endnote>
  <w:endnote w:type="continuationSeparator" w:id="0">
    <w:p w:rsidR="00846CBB" w:rsidRDefault="00846CBB" w:rsidP="0084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CBB" w:rsidRDefault="00846CBB" w:rsidP="00846CBB">
      <w:r>
        <w:separator/>
      </w:r>
    </w:p>
  </w:footnote>
  <w:footnote w:type="continuationSeparator" w:id="0">
    <w:p w:rsidR="00846CBB" w:rsidRDefault="00846CBB" w:rsidP="00846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113A1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47D0D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46CBB"/>
    <w:rsid w:val="00857AC2"/>
    <w:rsid w:val="008622EA"/>
    <w:rsid w:val="008914D2"/>
    <w:rsid w:val="008941C1"/>
    <w:rsid w:val="008B4672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8C1B48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F488-323A-40B9-9E26-A3AE0556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E77C9C9.dotm</Template>
  <TotalTime>328</TotalTime>
  <Pages>1</Pages>
  <Words>197</Words>
  <Characters>23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