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317" w:rsidRDefault="00510937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E6317" w:rsidRDefault="00510937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E6317" w:rsidRDefault="003E6317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3E6317" w:rsidRDefault="0051093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罪犯王正，男，</w:t>
      </w:r>
      <w:r>
        <w:rPr>
          <w:rFonts w:ascii="仿宋" w:eastAsia="仿宋" w:hAnsi="仿宋" w:hint="eastAsia"/>
          <w:sz w:val="32"/>
          <w:szCs w:val="32"/>
        </w:rPr>
        <w:t>1981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22日出生</w:t>
      </w:r>
      <w:r>
        <w:rPr>
          <w:rFonts w:ascii="仿宋" w:eastAsia="仿宋" w:hAnsi="仿宋" w:hint="eastAsia"/>
          <w:sz w:val="32"/>
          <w:szCs w:val="32"/>
        </w:rPr>
        <w:t>，高中文化，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10937" w:rsidRDefault="00510937" w:rsidP="0051093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王正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3E6317" w:rsidRDefault="00510937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为此，根据《中华人民共和国监狱法》第二十九条、《中华人民共和国刑法》第五十七条第二款、第七十八条、《中华人民共和国刑事诉讼法》第二百七十三条第二款的规定，建议对罪犯王正减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刑八个月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3E6317" w:rsidRDefault="00510937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E6317" w:rsidRDefault="0051093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3E6317" w:rsidRDefault="0051093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3E6317" w:rsidRDefault="00510937">
      <w:pPr>
        <w:spacing w:line="580" w:lineRule="exact"/>
        <w:ind w:firstLineChars="2050" w:firstLine="6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3E6317" w:rsidRDefault="0051093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</w:p>
    <w:p w:rsidR="003E6317" w:rsidRDefault="003E6317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E6317" w:rsidRDefault="003E6317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3E6317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3E6317"/>
    <w:rsid w:val="004A047A"/>
    <w:rsid w:val="004F7CF6"/>
    <w:rsid w:val="00510937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45F53D6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F7B528B9.dotm</Template>
  <TotalTime>153</TotalTime>
  <Pages>1</Pages>
  <Words>203</Words>
  <Characters>56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