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E4" w:rsidRDefault="00931336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EE6AE4" w:rsidRDefault="00931336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80BDE" w:rsidRDefault="00380BDE" w:rsidP="00931336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EE6AE4" w:rsidRDefault="0093133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罪犯王志全,男，</w:t>
      </w:r>
      <w:r>
        <w:rPr>
          <w:rFonts w:ascii="仿宋" w:eastAsia="仿宋" w:hAnsi="仿宋"/>
          <w:sz w:val="32"/>
          <w:szCs w:val="32"/>
        </w:rPr>
        <w:t>1970年9月8日</w:t>
      </w:r>
      <w:r>
        <w:rPr>
          <w:rFonts w:ascii="仿宋" w:eastAsia="仿宋" w:hAnsi="仿宋" w:hint="eastAsia"/>
          <w:sz w:val="32"/>
          <w:szCs w:val="32"/>
        </w:rPr>
        <w:t>出生,小学文化，现在四川省眉州监狱服刑。</w:t>
      </w:r>
    </w:p>
    <w:p w:rsidR="00931336" w:rsidRDefault="00931336" w:rsidP="00931336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罪犯王志全在服刑期间，认真遵守监规，接受教育改造，确有悔改表现。</w:t>
      </w:r>
    </w:p>
    <w:p w:rsidR="00EE6AE4" w:rsidRDefault="00931336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为此，根据《中华人民共和国监狱法》第二十九条、《中华人民共和国刑法》第七十八条、《中华人民共和国刑事诉讼法》第二百七十三条第二款之规定，建议对罪犯王志全减刑七个月。特报请裁定。</w:t>
      </w:r>
    </w:p>
    <w:p w:rsidR="00EE6AE4" w:rsidRDefault="00931336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EE6AE4" w:rsidRDefault="00931336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EE6AE4" w:rsidRDefault="00EE6AE4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EE6AE4" w:rsidRDefault="00931336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EE6AE4" w:rsidRDefault="00931336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EE6AE4" w:rsidRDefault="00EE6AE4">
      <w:pPr>
        <w:sectPr w:rsidR="00EE6AE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EE6AE4" w:rsidRDefault="00EE6AE4">
      <w:pPr>
        <w:sectPr w:rsidR="00EE6AE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EE6AE4" w:rsidRDefault="00EE6AE4">
      <w:pPr>
        <w:sectPr w:rsidR="00EE6AE4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EE6AE4" w:rsidRDefault="00EE6AE4"/>
    <w:sectPr w:rsidR="00EE6AE4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0BDE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3133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EE6AE4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C620F2E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73525481.dotm</Template>
  <TotalTime>24</TotalTime>
  <Pages>1</Pages>
  <Words>197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