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罪犯王川，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1969年7月29日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王川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为此，根据《中华人民共和国监狱法》第二十九条、《中华人民共和国刑法》第七十八条、《中华人民共和国刑事诉讼法》第二百七十三条第二款的规定，建议对罪犯王川减刑七个月。特报请裁定。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76D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0C46D0F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2025-07-28T02:17:40Z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