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60D7" w:rsidRDefault="00A654D6">
      <w:pPr>
        <w:spacing w:line="540" w:lineRule="exact"/>
        <w:jc w:val="center"/>
        <w:rPr>
          <w:rFonts w:ascii="黑体" w:eastAsia="黑体" w:hAnsi="黑体"/>
          <w:b/>
          <w:sz w:val="44"/>
          <w:szCs w:val="44"/>
        </w:rPr>
      </w:pPr>
      <w:r>
        <w:rPr>
          <w:rFonts w:ascii="黑体" w:eastAsia="黑体" w:hAnsi="黑体" w:hint="eastAsia"/>
          <w:b/>
          <w:sz w:val="44"/>
          <w:szCs w:val="44"/>
        </w:rPr>
        <w:t>四川省眉州监狱</w:t>
      </w:r>
    </w:p>
    <w:p w:rsidR="008260D7" w:rsidRDefault="00A654D6">
      <w:pPr>
        <w:jc w:val="center"/>
        <w:rPr>
          <w:rFonts w:ascii="黑体" w:eastAsia="黑体" w:hAnsi="黑体"/>
          <w:b/>
          <w:spacing w:val="50"/>
          <w:sz w:val="44"/>
          <w:szCs w:val="44"/>
        </w:rPr>
      </w:pPr>
      <w:r>
        <w:rPr>
          <w:rFonts w:ascii="黑体" w:eastAsia="黑体" w:hAnsi="黑体" w:hint="eastAsia"/>
          <w:b/>
          <w:spacing w:val="50"/>
          <w:sz w:val="44"/>
          <w:szCs w:val="44"/>
        </w:rPr>
        <w:t>报请减刑建议书</w:t>
      </w:r>
    </w:p>
    <w:p w:rsidR="008260D7" w:rsidRDefault="008260D7">
      <w:pPr>
        <w:spacing w:line="580" w:lineRule="exact"/>
        <w:jc w:val="right"/>
        <w:rPr>
          <w:rFonts w:ascii="仿宋" w:eastAsia="仿宋" w:hAnsi="仿宋"/>
          <w:sz w:val="32"/>
          <w:szCs w:val="32"/>
        </w:rPr>
      </w:pPr>
    </w:p>
    <w:p w:rsidR="008260D7" w:rsidRDefault="00A654D6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罪犯王世奇，男，</w:t>
      </w:r>
      <w:r>
        <w:rPr>
          <w:rFonts w:ascii="仿宋" w:eastAsia="仿宋" w:hAnsi="仿宋" w:hint="eastAsia"/>
          <w:sz w:val="32"/>
          <w:szCs w:val="32"/>
        </w:rPr>
        <w:t>1982</w:t>
      </w:r>
      <w:r>
        <w:rPr>
          <w:rFonts w:ascii="仿宋" w:eastAsia="仿宋" w:hAnsi="仿宋" w:hint="eastAsia"/>
          <w:sz w:val="32"/>
          <w:szCs w:val="32"/>
        </w:rPr>
        <w:t>年</w:t>
      </w:r>
      <w:r>
        <w:rPr>
          <w:rFonts w:ascii="仿宋" w:eastAsia="仿宋" w:hAnsi="仿宋" w:hint="eastAsia"/>
          <w:sz w:val="32"/>
          <w:szCs w:val="32"/>
        </w:rPr>
        <w:t>2</w:t>
      </w:r>
      <w:r>
        <w:rPr>
          <w:rFonts w:ascii="仿宋" w:eastAsia="仿宋" w:hAnsi="仿宋" w:hint="eastAsia"/>
          <w:sz w:val="32"/>
          <w:szCs w:val="32"/>
        </w:rPr>
        <w:t>月</w:t>
      </w:r>
      <w:r>
        <w:rPr>
          <w:rFonts w:ascii="仿宋" w:eastAsia="仿宋" w:hAnsi="仿宋" w:hint="eastAsia"/>
          <w:sz w:val="32"/>
          <w:szCs w:val="32"/>
        </w:rPr>
        <w:t>26</w:t>
      </w:r>
      <w:r>
        <w:rPr>
          <w:rFonts w:ascii="仿宋" w:eastAsia="仿宋" w:hAnsi="仿宋" w:hint="eastAsia"/>
          <w:sz w:val="32"/>
          <w:szCs w:val="32"/>
        </w:rPr>
        <w:t>日出生，小学文化</w:t>
      </w:r>
      <w:r>
        <w:rPr>
          <w:rFonts w:ascii="仿宋" w:eastAsia="仿宋" w:hAnsi="仿宋" w:hint="eastAsia"/>
          <w:sz w:val="32"/>
          <w:szCs w:val="32"/>
        </w:rPr>
        <w:t>，现在四川省眉州监狱</w:t>
      </w:r>
      <w:r>
        <w:rPr>
          <w:rFonts w:ascii="仿宋" w:eastAsia="仿宋" w:hAnsi="仿宋" w:hint="eastAsia"/>
          <w:sz w:val="32"/>
          <w:szCs w:val="32"/>
        </w:rPr>
        <w:t>服刑。</w:t>
      </w:r>
    </w:p>
    <w:p w:rsidR="00A654D6" w:rsidRDefault="00A654D6" w:rsidP="00A654D6">
      <w:pPr>
        <w:spacing w:line="58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</w:rPr>
        <w:t>罪犯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王世奇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在服刑期间，认真遵守监规，接受教育改造，确有悔改表现。</w:t>
      </w:r>
    </w:p>
    <w:p w:rsidR="008260D7" w:rsidRDefault="00A654D6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为此，根据《中华人民共和国监狱法》第二十九条、《中华人民共和国刑法》第五十七条第二款、第七十八条、《中华人民共和国刑事诉讼法》第二百七十三条第二款的规定，建议对罪犯王世奇</w:t>
      </w:r>
      <w:r>
        <w:rPr>
          <w:rFonts w:ascii="仿宋" w:eastAsia="仿宋" w:hAnsi="仿宋" w:hint="eastAsia"/>
          <w:sz w:val="32"/>
          <w:szCs w:val="32"/>
        </w:rPr>
        <w:t>减为有期徒刑二十五年，剥夺政治权利九年</w:t>
      </w:r>
      <w:r>
        <w:rPr>
          <w:rFonts w:ascii="仿宋" w:eastAsia="仿宋" w:hAnsi="仿宋" w:hint="eastAsia"/>
          <w:sz w:val="32"/>
          <w:szCs w:val="32"/>
        </w:rPr>
        <w:t>。特报请裁定。</w:t>
      </w:r>
    </w:p>
    <w:p w:rsidR="008260D7" w:rsidRDefault="00A654D6">
      <w:pPr>
        <w:spacing w:line="580" w:lineRule="exact"/>
        <w:ind w:firstLine="57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此致</w:t>
      </w:r>
    </w:p>
    <w:p w:rsidR="008260D7" w:rsidRDefault="00A654D6">
      <w:pPr>
        <w:spacing w:line="58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四川省高级</w:t>
      </w:r>
      <w:r>
        <w:rPr>
          <w:rFonts w:ascii="仿宋" w:eastAsia="仿宋" w:hAnsi="仿宋" w:hint="eastAsia"/>
          <w:sz w:val="32"/>
          <w:szCs w:val="32"/>
        </w:rPr>
        <w:t>人民法院</w:t>
      </w:r>
    </w:p>
    <w:p w:rsidR="008260D7" w:rsidRDefault="00A654D6">
      <w:pPr>
        <w:spacing w:line="58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</w:t>
      </w:r>
    </w:p>
    <w:p w:rsidR="008260D7" w:rsidRDefault="00A654D6">
      <w:pPr>
        <w:spacing w:line="580" w:lineRule="exact"/>
        <w:ind w:firstLineChars="2150" w:firstLine="688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四川省眉州监狱</w:t>
      </w:r>
    </w:p>
    <w:p w:rsidR="008260D7" w:rsidRDefault="00A654D6" w:rsidP="00A654D6">
      <w:pPr>
        <w:spacing w:line="58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                   </w:t>
      </w:r>
      <w:r>
        <w:rPr>
          <w:rFonts w:ascii="仿宋" w:eastAsia="仿宋" w:hAnsi="仿宋" w:hint="eastAsia"/>
          <w:sz w:val="32"/>
          <w:szCs w:val="32"/>
        </w:rPr>
        <w:t xml:space="preserve">           </w:t>
      </w:r>
      <w:r>
        <w:rPr>
          <w:rFonts w:ascii="仿宋" w:eastAsia="仿宋" w:hAnsi="仿宋" w:hint="eastAsia"/>
          <w:sz w:val="32"/>
          <w:szCs w:val="32"/>
        </w:rPr>
        <w:t>二〇二五年七月二十四日</w:t>
      </w:r>
      <w:bookmarkStart w:id="0" w:name="_GoBack"/>
      <w:bookmarkEnd w:id="0"/>
    </w:p>
    <w:sectPr w:rsidR="008260D7">
      <w:type w:val="continuous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微软雅黑"/>
    <w:panose1 w:val="02010609060101010101"/>
    <w:charset w:val="86"/>
    <w:family w:val="modern"/>
    <w:notTrueType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4B46F9"/>
    <w:rsid w:val="00023EFB"/>
    <w:rsid w:val="00085FDD"/>
    <w:rsid w:val="00086F62"/>
    <w:rsid w:val="00147DA2"/>
    <w:rsid w:val="001566EA"/>
    <w:rsid w:val="00170B90"/>
    <w:rsid w:val="001A41FB"/>
    <w:rsid w:val="002C4F4F"/>
    <w:rsid w:val="002D56EA"/>
    <w:rsid w:val="003843A0"/>
    <w:rsid w:val="003A5734"/>
    <w:rsid w:val="003C6C77"/>
    <w:rsid w:val="004A047A"/>
    <w:rsid w:val="004F7CF6"/>
    <w:rsid w:val="00514E25"/>
    <w:rsid w:val="0055603C"/>
    <w:rsid w:val="005C1C28"/>
    <w:rsid w:val="005D71CC"/>
    <w:rsid w:val="006A0199"/>
    <w:rsid w:val="006C796B"/>
    <w:rsid w:val="006F53AE"/>
    <w:rsid w:val="00747655"/>
    <w:rsid w:val="008260D7"/>
    <w:rsid w:val="00863D75"/>
    <w:rsid w:val="008A4CEA"/>
    <w:rsid w:val="008B07D7"/>
    <w:rsid w:val="00A27CC2"/>
    <w:rsid w:val="00A654D6"/>
    <w:rsid w:val="00B02075"/>
    <w:rsid w:val="00CE6BE5"/>
    <w:rsid w:val="00CF3C6A"/>
    <w:rsid w:val="00D81EF6"/>
    <w:rsid w:val="00D82866"/>
    <w:rsid w:val="00DC080F"/>
    <w:rsid w:val="00E424A1"/>
    <w:rsid w:val="00E77154"/>
    <w:rsid w:val="00FB2A02"/>
    <w:rsid w:val="026F4125"/>
    <w:rsid w:val="03DF6954"/>
    <w:rsid w:val="04326EDA"/>
    <w:rsid w:val="04534D9C"/>
    <w:rsid w:val="05850EA1"/>
    <w:rsid w:val="065F1683"/>
    <w:rsid w:val="07630A16"/>
    <w:rsid w:val="0A4E05C7"/>
    <w:rsid w:val="0ABA2460"/>
    <w:rsid w:val="0B105F99"/>
    <w:rsid w:val="0DB815A3"/>
    <w:rsid w:val="0FB57F1E"/>
    <w:rsid w:val="10030F3C"/>
    <w:rsid w:val="148E1B88"/>
    <w:rsid w:val="15695171"/>
    <w:rsid w:val="15D0666B"/>
    <w:rsid w:val="15DB0380"/>
    <w:rsid w:val="16600B0B"/>
    <w:rsid w:val="18AB0758"/>
    <w:rsid w:val="1AF27870"/>
    <w:rsid w:val="1B931D8F"/>
    <w:rsid w:val="1BBC3199"/>
    <w:rsid w:val="1C381815"/>
    <w:rsid w:val="1FDE387D"/>
    <w:rsid w:val="214C26A8"/>
    <w:rsid w:val="2158370F"/>
    <w:rsid w:val="23971274"/>
    <w:rsid w:val="24717F97"/>
    <w:rsid w:val="24870F6E"/>
    <w:rsid w:val="24FC4ED2"/>
    <w:rsid w:val="25E06DE9"/>
    <w:rsid w:val="264B46F9"/>
    <w:rsid w:val="27870EA5"/>
    <w:rsid w:val="28632393"/>
    <w:rsid w:val="29E27A9F"/>
    <w:rsid w:val="2CE01188"/>
    <w:rsid w:val="2E9F0371"/>
    <w:rsid w:val="31980405"/>
    <w:rsid w:val="328B1886"/>
    <w:rsid w:val="328D3987"/>
    <w:rsid w:val="33005A4C"/>
    <w:rsid w:val="34E86890"/>
    <w:rsid w:val="353B3AF7"/>
    <w:rsid w:val="35A44D9E"/>
    <w:rsid w:val="360C4CCA"/>
    <w:rsid w:val="36D87A45"/>
    <w:rsid w:val="373474E2"/>
    <w:rsid w:val="38F1646C"/>
    <w:rsid w:val="39A10F01"/>
    <w:rsid w:val="3C7A69DA"/>
    <w:rsid w:val="3EC17316"/>
    <w:rsid w:val="4006500B"/>
    <w:rsid w:val="412103A6"/>
    <w:rsid w:val="42312E38"/>
    <w:rsid w:val="42A0011B"/>
    <w:rsid w:val="45192C71"/>
    <w:rsid w:val="453D7C8F"/>
    <w:rsid w:val="45C943AE"/>
    <w:rsid w:val="4A071B3F"/>
    <w:rsid w:val="4B0A131D"/>
    <w:rsid w:val="507A425D"/>
    <w:rsid w:val="50A529DD"/>
    <w:rsid w:val="50F3668F"/>
    <w:rsid w:val="51325866"/>
    <w:rsid w:val="514C2CE8"/>
    <w:rsid w:val="53C84E3D"/>
    <w:rsid w:val="54303D5C"/>
    <w:rsid w:val="550660E1"/>
    <w:rsid w:val="55D3519D"/>
    <w:rsid w:val="56BB34A4"/>
    <w:rsid w:val="57A670CB"/>
    <w:rsid w:val="59C273D3"/>
    <w:rsid w:val="5A2055FA"/>
    <w:rsid w:val="5A7B2071"/>
    <w:rsid w:val="5D9705D6"/>
    <w:rsid w:val="5DEB4EBA"/>
    <w:rsid w:val="5E4100E3"/>
    <w:rsid w:val="5EBA5A44"/>
    <w:rsid w:val="5EDA21A6"/>
    <w:rsid w:val="5FFD36E2"/>
    <w:rsid w:val="6060148C"/>
    <w:rsid w:val="62FB49BD"/>
    <w:rsid w:val="63E818F6"/>
    <w:rsid w:val="68467A65"/>
    <w:rsid w:val="6A1E44FE"/>
    <w:rsid w:val="6A707546"/>
    <w:rsid w:val="6CEE3518"/>
    <w:rsid w:val="709E6B06"/>
    <w:rsid w:val="72FE2130"/>
    <w:rsid w:val="736031C7"/>
    <w:rsid w:val="76905505"/>
    <w:rsid w:val="774D110B"/>
    <w:rsid w:val="79CF63A5"/>
    <w:rsid w:val="7AF12801"/>
    <w:rsid w:val="7BD244CC"/>
    <w:rsid w:val="7BF81ADB"/>
    <w:rsid w:val="7D176B5E"/>
    <w:rsid w:val="7D433BFC"/>
    <w:rsid w:val="7D8B1594"/>
    <w:rsid w:val="7E210398"/>
    <w:rsid w:val="7E314851"/>
    <w:rsid w:val="7E3F313A"/>
    <w:rsid w:val="7EA949BE"/>
    <w:rsid w:val="7F0B3BEF"/>
    <w:rsid w:val="7F1729A3"/>
    <w:rsid w:val="7F5A6DC8"/>
    <w:rsid w:val="7FCD4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328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B3F56E0C.dotm</Template>
  <TotalTime>153</TotalTime>
  <Pages>1</Pages>
  <Words>40</Words>
  <Characters>234</Characters>
  <Application>Microsoft Office Word</Application>
  <DocSecurity>0</DocSecurity>
  <Lines>1</Lines>
  <Paragraphs>1</Paragraphs>
  <ScaleCrop>false</ScaleCrop>
  <Company/>
  <LinksUpToDate>false</LinksUpToDate>
  <CharactersWithSpaces>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6114</dc:creator>
  <cp:lastModifiedBy>郭婷婷</cp:lastModifiedBy>
  <cp:revision>21</cp:revision>
  <dcterms:created xsi:type="dcterms:W3CDTF">2025-05-19T07:21:00Z</dcterms:created>
  <dcterms:modified xsi:type="dcterms:W3CDTF">2025-07-25T02:44:00Z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A101DA199BC2486D874527B8C2528190</vt:lpwstr>
  </property>
</Properties>
</file>