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D6" w:rsidRDefault="00C100EB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E3436" w:rsidRDefault="00C100EB" w:rsidP="00AB6293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AB6293" w:rsidRDefault="00AB629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02BD6" w:rsidRDefault="00C100E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罪犯洛卡纳布,男，</w:t>
      </w:r>
      <w:r>
        <w:rPr>
          <w:rFonts w:ascii="仿宋" w:eastAsia="仿宋" w:hAnsi="仿宋"/>
          <w:sz w:val="32"/>
          <w:szCs w:val="32"/>
        </w:rPr>
        <w:t>1990年2月24日</w:t>
      </w:r>
      <w:r>
        <w:rPr>
          <w:rFonts w:ascii="仿宋" w:eastAsia="仿宋" w:hAnsi="仿宋" w:hint="eastAsia"/>
          <w:sz w:val="32"/>
          <w:szCs w:val="32"/>
        </w:rPr>
        <w:t>出生，小学文化，现在四川省眉州监狱服刑。</w:t>
      </w:r>
    </w:p>
    <w:p w:rsidR="00402BD6" w:rsidRDefault="00C100EB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罪犯洛卡纳布在服刑期间，认真遵守监规，接受教育改造，确有悔改表现。</w:t>
      </w:r>
    </w:p>
    <w:p w:rsidR="00402BD6" w:rsidRDefault="00C100E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为此，根据《中华人民共和国监狱法》第二十九条、《中华人民共和国刑法》第七十八条、《中华人民共和国刑事诉讼法》第二百七十三条第二款之规定，建议对罪犯洛卡纳布减刑六个月。特报请裁定。</w:t>
      </w:r>
    </w:p>
    <w:p w:rsidR="00402BD6" w:rsidRDefault="00C100E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02BD6" w:rsidRDefault="00C100EB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02BD6" w:rsidRDefault="00402BD6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402BD6" w:rsidRDefault="00C100EB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四川省眉州监狱 </w:t>
      </w:r>
    </w:p>
    <w:p w:rsidR="00402BD6" w:rsidRDefault="00C100EB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402BD6" w:rsidRDefault="00402BD6">
      <w:pPr>
        <w:sectPr w:rsidR="00402BD6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02BD6" w:rsidRDefault="00402BD6">
      <w:pPr>
        <w:sectPr w:rsidR="00402BD6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02BD6" w:rsidRDefault="00402BD6">
      <w:pPr>
        <w:sectPr w:rsidR="00402BD6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02BD6" w:rsidRDefault="00402BD6"/>
    <w:sectPr w:rsidR="00402BD6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2E3436"/>
    <w:rsid w:val="003203DF"/>
    <w:rsid w:val="00337254"/>
    <w:rsid w:val="00362309"/>
    <w:rsid w:val="00387FFB"/>
    <w:rsid w:val="003A0FED"/>
    <w:rsid w:val="003B7DD3"/>
    <w:rsid w:val="003D6B36"/>
    <w:rsid w:val="00402BD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8C5DA7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B6293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100EB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1611B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25154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56202A1D.dotm</Template>
  <TotalTime>25</TotalTime>
  <Pages>1</Pages>
  <Words>200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32</cp:revision>
  <dcterms:created xsi:type="dcterms:W3CDTF">2025-06-18T02:38:00Z</dcterms:created>
  <dcterms:modified xsi:type="dcterms:W3CDTF">2025-07-25T05:57:00Z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