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DD5" w:rsidRDefault="00A31C04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74DD5" w:rsidRDefault="00A31C04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0149F" w:rsidRDefault="0080149F" w:rsidP="00A31C04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374DD5" w:rsidRDefault="00A31C0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罪犯汪锐,男，</w:t>
      </w:r>
      <w:r>
        <w:rPr>
          <w:rFonts w:ascii="仿宋" w:eastAsia="仿宋" w:hAnsi="仿宋"/>
          <w:sz w:val="32"/>
          <w:szCs w:val="32"/>
        </w:rPr>
        <w:t>1993年2月9日</w:t>
      </w:r>
      <w:r>
        <w:rPr>
          <w:rFonts w:ascii="仿宋" w:eastAsia="仿宋" w:hAnsi="仿宋" w:hint="eastAsia"/>
          <w:sz w:val="32"/>
          <w:szCs w:val="32"/>
        </w:rPr>
        <w:t>出生,初中文化，现在四川省眉州监狱服刑。</w:t>
      </w:r>
    </w:p>
    <w:p w:rsidR="00A31C04" w:rsidRDefault="00A31C04" w:rsidP="00A31C04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罪犯汪锐在服刑期间，认真遵守监规，接受教育改造，确有悔改表现。</w:t>
      </w:r>
    </w:p>
    <w:p w:rsidR="00374DD5" w:rsidRDefault="00A31C0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为此，根据《中华人民共和国监狱法》第二十九条、《中华人民共和国刑法》第七十八条、《中华人民共和国刑事诉讼法》第二百七十三条第二款之规定，建议对罪犯汪锐减刑八个月。特报请裁定。</w:t>
      </w:r>
    </w:p>
    <w:p w:rsidR="00374DD5" w:rsidRDefault="00A31C0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74DD5" w:rsidRDefault="00A31C04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74DD5" w:rsidRDefault="00374DD5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374DD5" w:rsidRDefault="00A31C04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374DD5" w:rsidRDefault="00A31C04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374DD5" w:rsidRDefault="00374DD5">
      <w:pPr>
        <w:sectPr w:rsidR="00374DD5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374DD5" w:rsidRDefault="00374DD5">
      <w:pPr>
        <w:sectPr w:rsidR="00374DD5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374DD5" w:rsidRDefault="00374DD5"/>
    <w:sectPr w:rsidR="00374DD5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74DD5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0149F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31C04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4C83A0E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0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C10BAC66.dotm</Template>
  <TotalTime>22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