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A74" w:rsidRDefault="008E2A74" w:rsidP="008E2A74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9C1FCE" w:rsidRDefault="009C1FCE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9C1FCE" w:rsidRDefault="00F55187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梁荣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1981年12月5日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小学文化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F55187" w:rsidRDefault="00F55187" w:rsidP="00F5518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9C1FCE" w:rsidRDefault="00F55187" w:rsidP="00F55187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>
        <w:rPr>
          <w:rFonts w:ascii="仿宋_GB2312" w:eastAsia="仿宋_GB2312" w:hAnsi="仿宋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梁荣</w:t>
      </w:r>
      <w:r>
        <w:rPr>
          <w:rFonts w:ascii="仿宋_GB2312" w:eastAsia="仿宋_GB2312" w:hAnsi="仿宋" w:cs="宋体"/>
          <w:kern w:val="0"/>
          <w:sz w:val="32"/>
          <w:szCs w:val="32"/>
        </w:rPr>
        <w:t>减刑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七个月</w:t>
      </w:r>
      <w:r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:rsidR="009C1FCE" w:rsidRDefault="00F55187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9C1FCE" w:rsidRDefault="00F55187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 xml:space="preserve">此致 </w:t>
      </w:r>
    </w:p>
    <w:p w:rsidR="009C1FCE" w:rsidRDefault="00F55187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9C1FCE" w:rsidRDefault="009C1FCE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9C1FCE" w:rsidRDefault="00F55187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9C1FCE" w:rsidRDefault="00F55187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9C1FCE" w:rsidRDefault="009C1FCE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9C1FCE" w:rsidRDefault="009C1FCE">
      <w:pPr>
        <w:spacing w:line="580" w:lineRule="exac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p w:rsidR="009C1FCE" w:rsidRDefault="009C1FCE">
      <w:pPr>
        <w:spacing w:line="580" w:lineRule="exact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9C1FCE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187" w:rsidRDefault="00F55187" w:rsidP="00F55187">
      <w:r>
        <w:separator/>
      </w:r>
    </w:p>
  </w:endnote>
  <w:endnote w:type="continuationSeparator" w:id="0">
    <w:p w:rsidR="00F55187" w:rsidRDefault="00F55187" w:rsidP="00F55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187" w:rsidRDefault="00F55187" w:rsidP="00F55187">
      <w:r>
        <w:separator/>
      </w:r>
    </w:p>
  </w:footnote>
  <w:footnote w:type="continuationSeparator" w:id="0">
    <w:p w:rsidR="00F55187" w:rsidRDefault="00F55187" w:rsidP="00F551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2A74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1FCE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6B55"/>
    <w:rsid w:val="00BC719B"/>
    <w:rsid w:val="00BD06CF"/>
    <w:rsid w:val="00BD4EC4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55187"/>
    <w:rsid w:val="00F67355"/>
    <w:rsid w:val="00F7431F"/>
    <w:rsid w:val="00F7482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105B2F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68F25-6D70-4E9B-B10A-0DA1B95E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703963AD.dotm</Template>
  <TotalTime>327</TotalTime>
  <Pages>1</Pages>
  <Words>195</Words>
  <Characters>21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301</cp:revision>
  <dcterms:created xsi:type="dcterms:W3CDTF">2025-06-12T03:35:00Z</dcterms:created>
  <dcterms:modified xsi:type="dcterms:W3CDTF">2025-07-30T09:45:00Z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