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958" w:rsidRDefault="00432958" w:rsidP="00432958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</w:p>
    <w:p w:rsidR="00432958" w:rsidRDefault="00432958" w:rsidP="00432958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报请减刑建议书</w:t>
      </w:r>
    </w:p>
    <w:p w:rsidR="00E36895" w:rsidRDefault="00E36895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E36895" w:rsidRDefault="0043295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杨涛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1990年6月12日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BD6EBB" w:rsidRDefault="00BD6EBB" w:rsidP="00BD6EBB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E36895" w:rsidRDefault="00BD6EBB" w:rsidP="00BD6EBB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432958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432958">
        <w:rPr>
          <w:rFonts w:ascii="仿宋_GB2312" w:eastAsia="仿宋_GB2312" w:hAnsi="仿宋" w:cs="宋体" w:hint="eastAsia"/>
          <w:kern w:val="0"/>
          <w:sz w:val="32"/>
          <w:szCs w:val="32"/>
        </w:rPr>
        <w:t>杨涛</w:t>
      </w:r>
      <w:r w:rsidR="00432958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432958">
        <w:rPr>
          <w:rFonts w:ascii="仿宋_GB2312" w:eastAsia="仿宋_GB2312" w:hAnsi="仿宋" w:cs="宋体" w:hint="eastAsia"/>
          <w:kern w:val="0"/>
          <w:sz w:val="32"/>
          <w:szCs w:val="32"/>
        </w:rPr>
        <w:t>六个月</w:t>
      </w:r>
      <w:r w:rsidR="00432958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E36895" w:rsidRDefault="0043295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E36895" w:rsidRDefault="00432958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此致</w:t>
      </w:r>
    </w:p>
    <w:p w:rsidR="00E36895" w:rsidRDefault="00432958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E36895" w:rsidRDefault="00E36895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E36895" w:rsidRDefault="00E36895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E36895" w:rsidRDefault="00E36895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E36895" w:rsidRDefault="00432958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E36895" w:rsidRDefault="00432958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E36895" w:rsidRDefault="00E36895">
      <w:pPr>
        <w:tabs>
          <w:tab w:val="left" w:pos="142"/>
        </w:tabs>
        <w:jc w:val="left"/>
        <w:rPr>
          <w:rFonts w:ascii="仿宋" w:eastAsia="仿宋" w:hAnsi="仿宋" w:cs="宋体"/>
          <w:kern w:val="0"/>
          <w:sz w:val="32"/>
          <w:szCs w:val="32"/>
        </w:rPr>
        <w:sectPr w:rsidR="00E36895">
          <w:pgSz w:w="11906" w:h="16838"/>
          <w:pgMar w:top="851" w:right="849" w:bottom="1440" w:left="993" w:header="851" w:footer="992" w:gutter="0"/>
          <w:pgNumType w:start="1"/>
          <w:cols w:space="425"/>
          <w:docGrid w:type="lines" w:linePitch="312"/>
        </w:sectPr>
      </w:pPr>
      <w:bookmarkStart w:id="0" w:name="_GoBack"/>
      <w:bookmarkEnd w:id="0"/>
    </w:p>
    <w:p w:rsidR="00E36895" w:rsidRDefault="00E36895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</w:p>
    <w:sectPr w:rsidR="00E36895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6EBB" w:rsidRDefault="00BD6EBB" w:rsidP="00BD6EBB">
      <w:r>
        <w:separator/>
      </w:r>
    </w:p>
  </w:endnote>
  <w:endnote w:type="continuationSeparator" w:id="0">
    <w:p w:rsidR="00BD6EBB" w:rsidRDefault="00BD6EBB" w:rsidP="00BD6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6EBB" w:rsidRDefault="00BD6EBB" w:rsidP="00BD6EBB">
      <w:r>
        <w:separator/>
      </w:r>
    </w:p>
  </w:footnote>
  <w:footnote w:type="continuationSeparator" w:id="0">
    <w:p w:rsidR="00BD6EBB" w:rsidRDefault="00BD6EBB" w:rsidP="00BD6E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5AE1"/>
    <w:rsid w:val="001B6D21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2958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50CC"/>
    <w:rsid w:val="00555C0A"/>
    <w:rsid w:val="00555C58"/>
    <w:rsid w:val="005579C5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84272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6EBB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895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502A2B"/>
    <w:rsid w:val="0DAA3FBC"/>
    <w:rsid w:val="0E807A60"/>
    <w:rsid w:val="157E19BD"/>
    <w:rsid w:val="17352A07"/>
    <w:rsid w:val="1BA24658"/>
    <w:rsid w:val="1C75102B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418AE-B1D8-4672-837D-9CE21610E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CD8951BA.dotm</Template>
  <TotalTime>327</TotalTime>
  <Pages>1</Pages>
  <Words>195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300</cp:revision>
  <dcterms:created xsi:type="dcterms:W3CDTF">2025-06-12T03:35:00Z</dcterms:created>
  <dcterms:modified xsi:type="dcterms:W3CDTF">2025-07-30T09:43:00Z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