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2EE" w:rsidRPr="00996B83" w:rsidRDefault="00BF32EE" w:rsidP="00BF32E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</w:t>
      </w: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川省眉州监狱</w:t>
      </w:r>
    </w:p>
    <w:p w:rsidR="00BF32EE" w:rsidRPr="00996B83" w:rsidRDefault="00BF32EE" w:rsidP="00BF32E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BF32EE" w:rsidRPr="00996B83" w:rsidRDefault="00BF32EE" w:rsidP="00BF32E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BF32EE" w:rsidRPr="00996B83" w:rsidRDefault="00BF32EE" w:rsidP="00BF32E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BF32EE" w:rsidRDefault="00BF32EE" w:rsidP="00BF32E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罪犯杨海，男，1979年8月20日出生，小学文化，</w:t>
      </w:r>
      <w:r w:rsidR="00DC7E9C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A14F35" w:rsidRDefault="00A14F35" w:rsidP="00A14F3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DC7E9C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杨海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BF32EE" w:rsidRPr="00996B83" w:rsidRDefault="00BF32EE" w:rsidP="00BF32E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为此，根据《中华人民共和国监狱法》第二十九条、《中华人民共和国刑法》第七十八条、《中华人民共和国刑事诉讼法》第二百七十三条第二款之规定，建议对罪犯杨海减刑五个月。特报请裁定。</w:t>
      </w:r>
    </w:p>
    <w:p w:rsidR="00BF32EE" w:rsidRPr="00996B83" w:rsidRDefault="00BF32EE" w:rsidP="00BF32E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BF32EE" w:rsidRPr="00996B83" w:rsidRDefault="00BF32EE" w:rsidP="00BF32E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BF32EE" w:rsidRPr="00996B83" w:rsidRDefault="00BF32EE" w:rsidP="00BF32EE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BF32EE" w:rsidRPr="00996B83" w:rsidRDefault="00BF32EE" w:rsidP="00BF32EE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BF32EE" w:rsidRPr="00996B83" w:rsidRDefault="00BF32EE" w:rsidP="00BF32EE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BF32EE" w:rsidRPr="00996B83" w:rsidRDefault="00BF32EE" w:rsidP="00BF32EE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BF32EE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463CE"/>
    <w:rsid w:val="008C7E69"/>
    <w:rsid w:val="009057B9"/>
    <w:rsid w:val="009266A1"/>
    <w:rsid w:val="00951194"/>
    <w:rsid w:val="009A3700"/>
    <w:rsid w:val="00A14F35"/>
    <w:rsid w:val="00AB567B"/>
    <w:rsid w:val="00AD4234"/>
    <w:rsid w:val="00AE1425"/>
    <w:rsid w:val="00B222D3"/>
    <w:rsid w:val="00B83387"/>
    <w:rsid w:val="00B925B6"/>
    <w:rsid w:val="00BB3F26"/>
    <w:rsid w:val="00BD5210"/>
    <w:rsid w:val="00BE7E99"/>
    <w:rsid w:val="00BF32EE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C7E9C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2D93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1B6B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D3CFCD-7DC1-4DAF-84E0-8D71A81C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B91B37EE.dotm</Template>
  <TotalTime>955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