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罪犯李雷，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1997年1月25日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出生，初中肄业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color w:val="auto"/>
          <w:sz w:val="32"/>
          <w:szCs w:val="32"/>
        </w:rPr>
        <w:t>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李雷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为此，根据《中华人民共和国监狱法》第二十九条、《中华人民共和国刑法》第七十八条、《中华人民共和国刑事诉讼法》第二百七十三条第二款的规定，建议对罪犯李雷减刑七个月。特报请裁定。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B5D3061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EB0704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2025-07-28T02:10:30Z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