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867" w:rsidRPr="00996B83" w:rsidRDefault="00217867" w:rsidP="00217867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217867" w:rsidRPr="00996B83" w:rsidRDefault="00217867" w:rsidP="00217867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217867" w:rsidRPr="00996B83" w:rsidRDefault="00217867" w:rsidP="00217867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217867" w:rsidRPr="00996B83" w:rsidRDefault="00217867" w:rsidP="00217867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17867" w:rsidRDefault="00217867" w:rsidP="00217867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罪犯李有志，男，1977年4月10</w:t>
      </w:r>
      <w:r w:rsidR="000C7518">
        <w:rPr>
          <w:rFonts w:ascii="仿宋" w:eastAsia="仿宋" w:hAnsi="仿宋" w:hint="eastAsia"/>
          <w:color w:val="000000" w:themeColor="text1"/>
          <w:sz w:val="32"/>
          <w:szCs w:val="32"/>
        </w:rPr>
        <w:t>日出生，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小学肄业，</w:t>
      </w:r>
      <w:r w:rsidR="000C7518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757B71" w:rsidRDefault="00757B71" w:rsidP="00757B7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0C7518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李有志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bookmarkStart w:id="0" w:name="_GoBack"/>
      <w:bookmarkEnd w:id="0"/>
    </w:p>
    <w:p w:rsidR="00217867" w:rsidRPr="00996B83" w:rsidRDefault="00217867" w:rsidP="00217867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为此，根据《中华人民共和国监狱法》第二十九条、《中华人民共和国刑法》第七十八条、《中华人民共和国刑事诉讼法》第二百七十三条第二款之规定，建议对罪犯李有志减刑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四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个月。特报请裁定。</w:t>
      </w:r>
    </w:p>
    <w:p w:rsidR="00217867" w:rsidRPr="00996B83" w:rsidRDefault="00217867" w:rsidP="00217867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217867" w:rsidRPr="00996B83" w:rsidRDefault="00217867" w:rsidP="00217867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217867" w:rsidRPr="00996B83" w:rsidRDefault="00217867" w:rsidP="00217867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217867" w:rsidRPr="00996B83" w:rsidRDefault="00217867" w:rsidP="00217867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217867" w:rsidRPr="00996B83" w:rsidRDefault="00217867" w:rsidP="00217867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17867" w:rsidRPr="00996B83" w:rsidRDefault="00217867" w:rsidP="00217867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3547BC" w:rsidRPr="001F4F62" w:rsidRDefault="003547BC" w:rsidP="00217867"/>
    <w:sectPr w:rsidR="003547BC" w:rsidRPr="001F4F62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C7518"/>
    <w:rsid w:val="000F2F13"/>
    <w:rsid w:val="0011056E"/>
    <w:rsid w:val="001226FC"/>
    <w:rsid w:val="0013552F"/>
    <w:rsid w:val="00145AF5"/>
    <w:rsid w:val="00176B00"/>
    <w:rsid w:val="00187631"/>
    <w:rsid w:val="001A0C26"/>
    <w:rsid w:val="001D1C20"/>
    <w:rsid w:val="001D7296"/>
    <w:rsid w:val="001F27DB"/>
    <w:rsid w:val="001F4F62"/>
    <w:rsid w:val="00206123"/>
    <w:rsid w:val="00217867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34849"/>
    <w:rsid w:val="00343D07"/>
    <w:rsid w:val="003547BC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0263D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57B71"/>
    <w:rsid w:val="00796CC2"/>
    <w:rsid w:val="007A186D"/>
    <w:rsid w:val="007E70E2"/>
    <w:rsid w:val="007F19C4"/>
    <w:rsid w:val="007F3F80"/>
    <w:rsid w:val="008132F0"/>
    <w:rsid w:val="008C7E69"/>
    <w:rsid w:val="009057B9"/>
    <w:rsid w:val="009266A1"/>
    <w:rsid w:val="00951194"/>
    <w:rsid w:val="009A3700"/>
    <w:rsid w:val="009D48DB"/>
    <w:rsid w:val="00A923CB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DD7313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072"/>
    <w:rsid w:val="00F00673"/>
    <w:rsid w:val="00F21CF2"/>
    <w:rsid w:val="00F21DAB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C7A610-1177-422D-92C0-29F9101BA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7B2F0B27.dotm</Template>
  <TotalTime>953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2025-07-31T02:00:00Z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