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4E6" w:rsidRDefault="001D585F">
      <w:pPr>
        <w:tabs>
          <w:tab w:val="left" w:pos="142"/>
        </w:tabs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四川省眉州监狱</w:t>
      </w:r>
      <w:r>
        <w:rPr>
          <w:rFonts w:ascii="黑体" w:eastAsia="黑体" w:hAnsi="黑体" w:hint="eastAsia"/>
          <w:sz w:val="44"/>
          <w:szCs w:val="44"/>
        </w:rPr>
        <w:cr/>
        <w:t>报请减刑建议书</w:t>
      </w:r>
    </w:p>
    <w:p w:rsidR="000C44E6" w:rsidRDefault="000C44E6">
      <w:pPr>
        <w:tabs>
          <w:tab w:val="left" w:pos="142"/>
        </w:tabs>
        <w:ind w:firstLineChars="67" w:firstLine="214"/>
        <w:jc w:val="right"/>
        <w:rPr>
          <w:rFonts w:ascii="仿宋_GB2312" w:eastAsia="仿宋_GB2312" w:hAnsi="仿宋"/>
          <w:sz w:val="32"/>
          <w:szCs w:val="32"/>
        </w:rPr>
      </w:pPr>
    </w:p>
    <w:p w:rsidR="000C44E6" w:rsidRDefault="001D585F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罪犯李晓竣，男，1975年12月9日出生，高中文化，现在四川省眉州监狱服刑。</w:t>
      </w:r>
    </w:p>
    <w:p w:rsidR="001D585F" w:rsidRDefault="001D585F" w:rsidP="001D585F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>
        <w:rPr>
          <w:rFonts w:ascii="仿宋" w:eastAsia="仿宋" w:hAnsi="仿宋" w:cs="宋体" w:hint="eastAsia"/>
          <w:kern w:val="0"/>
          <w:sz w:val="32"/>
          <w:szCs w:val="32"/>
        </w:rPr>
        <w:t>认真遵守</w:t>
      </w:r>
      <w:r>
        <w:rPr>
          <w:rFonts w:ascii="仿宋" w:eastAsia="仿宋" w:hAnsi="仿宋" w:cs="宋体"/>
          <w:kern w:val="0"/>
          <w:sz w:val="32"/>
          <w:szCs w:val="32"/>
        </w:rPr>
        <w:t>监规，接受教育改造</w:t>
      </w:r>
      <w:r>
        <w:rPr>
          <w:rFonts w:ascii="仿宋" w:eastAsia="仿宋" w:hAnsi="仿宋" w:cs="宋体" w:hint="eastAsia"/>
          <w:kern w:val="0"/>
          <w:sz w:val="32"/>
          <w:szCs w:val="32"/>
        </w:rPr>
        <w:t>，确有悔改表现。</w:t>
      </w:r>
    </w:p>
    <w:p w:rsidR="000C44E6" w:rsidRDefault="001D585F" w:rsidP="001D585F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为此，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根据《中华人民共和国监狱法》笫二十九条、《中华人民共和国刑法》笫七十八条、《中华人民共和国刑事诉讼法》第二百七十三条第二款的规定，建议对罪犯李晓竣减刑九个月。</w:t>
      </w:r>
    </w:p>
    <w:p w:rsidR="000C44E6" w:rsidRDefault="001D585F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特报请裁定。</w:t>
      </w:r>
    </w:p>
    <w:p w:rsidR="000C44E6" w:rsidRDefault="001D585F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此致 </w:t>
      </w:r>
    </w:p>
    <w:p w:rsidR="000C44E6" w:rsidRDefault="001D585F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四川省眉山市中级人民法院</w:t>
      </w:r>
    </w:p>
    <w:p w:rsidR="000C44E6" w:rsidRDefault="000C44E6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0C44E6" w:rsidRDefault="000C44E6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0C44E6" w:rsidRDefault="000C44E6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0C44E6" w:rsidRDefault="001D585F">
      <w:pPr>
        <w:widowControl/>
        <w:wordWrap w:val="0"/>
        <w:ind w:right="480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 xml:space="preserve">监狱 </w:t>
      </w:r>
    </w:p>
    <w:p w:rsidR="000C44E6" w:rsidRDefault="001D585F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二</w:t>
      </w:r>
      <w:r>
        <w:rPr>
          <w:rFonts w:ascii="宋体" w:eastAsia="宋体" w:hAnsi="宋体" w:cs="宋体" w:hint="eastAsia"/>
          <w:kern w:val="0"/>
          <w:sz w:val="32"/>
          <w:szCs w:val="32"/>
        </w:rPr>
        <w:t>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二五年七月二十四日</w:t>
      </w:r>
    </w:p>
    <w:p w:rsidR="000C44E6" w:rsidRDefault="000C44E6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0C44E6" w:rsidRDefault="000C44E6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0C44E6" w:rsidRDefault="000C44E6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  <w:sectPr w:rsidR="000C44E6">
          <w:pgSz w:w="11906" w:h="16838"/>
          <w:pgMar w:top="851" w:right="849" w:bottom="1440" w:left="993" w:header="851" w:footer="992" w:gutter="0"/>
          <w:pgNumType w:start="1"/>
          <w:cols w:space="425"/>
          <w:docGrid w:type="lines" w:linePitch="312"/>
        </w:sectPr>
      </w:pPr>
      <w:bookmarkStart w:id="0" w:name="_GoBack"/>
      <w:bookmarkEnd w:id="0"/>
    </w:p>
    <w:p w:rsidR="000C44E6" w:rsidRDefault="000C44E6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sectPr w:rsidR="000C44E6">
      <w:type w:val="continuous"/>
      <w:pgSz w:w="11906" w:h="16838"/>
      <w:pgMar w:top="851" w:right="849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85F" w:rsidRDefault="001D585F" w:rsidP="001D585F">
      <w:r>
        <w:separator/>
      </w:r>
    </w:p>
  </w:endnote>
  <w:endnote w:type="continuationSeparator" w:id="0">
    <w:p w:rsidR="001D585F" w:rsidRDefault="001D585F" w:rsidP="001D5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85F" w:rsidRDefault="001D585F" w:rsidP="001D585F">
      <w:r>
        <w:separator/>
      </w:r>
    </w:p>
  </w:footnote>
  <w:footnote w:type="continuationSeparator" w:id="0">
    <w:p w:rsidR="001D585F" w:rsidRDefault="001D585F" w:rsidP="001D58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24EB"/>
    <w:rsid w:val="0000017A"/>
    <w:rsid w:val="00024448"/>
    <w:rsid w:val="0003538C"/>
    <w:rsid w:val="00040FEE"/>
    <w:rsid w:val="00047255"/>
    <w:rsid w:val="00066A61"/>
    <w:rsid w:val="00084309"/>
    <w:rsid w:val="000A0D48"/>
    <w:rsid w:val="000A3A7D"/>
    <w:rsid w:val="000A497D"/>
    <w:rsid w:val="000B2DF2"/>
    <w:rsid w:val="000B5F20"/>
    <w:rsid w:val="000C44E6"/>
    <w:rsid w:val="000C4D18"/>
    <w:rsid w:val="000D0A12"/>
    <w:rsid w:val="000D34CF"/>
    <w:rsid w:val="000D5CCF"/>
    <w:rsid w:val="00133B80"/>
    <w:rsid w:val="00136920"/>
    <w:rsid w:val="00140C55"/>
    <w:rsid w:val="00146067"/>
    <w:rsid w:val="001472F5"/>
    <w:rsid w:val="0014798D"/>
    <w:rsid w:val="00154C0A"/>
    <w:rsid w:val="001551D0"/>
    <w:rsid w:val="00161676"/>
    <w:rsid w:val="00170B8A"/>
    <w:rsid w:val="00180795"/>
    <w:rsid w:val="0019112F"/>
    <w:rsid w:val="001A0637"/>
    <w:rsid w:val="001A5AE1"/>
    <w:rsid w:val="001B6D21"/>
    <w:rsid w:val="001D585F"/>
    <w:rsid w:val="001E44D7"/>
    <w:rsid w:val="001E5555"/>
    <w:rsid w:val="001F79C7"/>
    <w:rsid w:val="00205B5F"/>
    <w:rsid w:val="00231CD7"/>
    <w:rsid w:val="002334E0"/>
    <w:rsid w:val="00262C0A"/>
    <w:rsid w:val="0027517D"/>
    <w:rsid w:val="00287661"/>
    <w:rsid w:val="002925CB"/>
    <w:rsid w:val="002A467A"/>
    <w:rsid w:val="002B7C4F"/>
    <w:rsid w:val="002C15E7"/>
    <w:rsid w:val="002C30A6"/>
    <w:rsid w:val="002C41CB"/>
    <w:rsid w:val="002C6CE7"/>
    <w:rsid w:val="002F370F"/>
    <w:rsid w:val="002F6DAD"/>
    <w:rsid w:val="002F7311"/>
    <w:rsid w:val="002F7672"/>
    <w:rsid w:val="00306AC7"/>
    <w:rsid w:val="00321242"/>
    <w:rsid w:val="00326460"/>
    <w:rsid w:val="003467E1"/>
    <w:rsid w:val="00346D67"/>
    <w:rsid w:val="003516CF"/>
    <w:rsid w:val="00357939"/>
    <w:rsid w:val="00362204"/>
    <w:rsid w:val="00367741"/>
    <w:rsid w:val="003756F4"/>
    <w:rsid w:val="00383BC6"/>
    <w:rsid w:val="00394D03"/>
    <w:rsid w:val="003E7059"/>
    <w:rsid w:val="003F2704"/>
    <w:rsid w:val="003F555B"/>
    <w:rsid w:val="0040192E"/>
    <w:rsid w:val="004061B9"/>
    <w:rsid w:val="00407D3D"/>
    <w:rsid w:val="004104F5"/>
    <w:rsid w:val="00420354"/>
    <w:rsid w:val="00431AD9"/>
    <w:rsid w:val="0043605C"/>
    <w:rsid w:val="0044504A"/>
    <w:rsid w:val="00454E3E"/>
    <w:rsid w:val="0047222E"/>
    <w:rsid w:val="00481686"/>
    <w:rsid w:val="0048483E"/>
    <w:rsid w:val="004A68D8"/>
    <w:rsid w:val="004A79BA"/>
    <w:rsid w:val="004E37D2"/>
    <w:rsid w:val="004E4E3F"/>
    <w:rsid w:val="004F2298"/>
    <w:rsid w:val="004F716B"/>
    <w:rsid w:val="00502438"/>
    <w:rsid w:val="005124ED"/>
    <w:rsid w:val="00535579"/>
    <w:rsid w:val="00537266"/>
    <w:rsid w:val="005450CC"/>
    <w:rsid w:val="00555C0A"/>
    <w:rsid w:val="00555C58"/>
    <w:rsid w:val="005579C5"/>
    <w:rsid w:val="0057659D"/>
    <w:rsid w:val="005C46AE"/>
    <w:rsid w:val="005C5E0D"/>
    <w:rsid w:val="005E60C6"/>
    <w:rsid w:val="005E7F84"/>
    <w:rsid w:val="006037E1"/>
    <w:rsid w:val="00605E91"/>
    <w:rsid w:val="00613E78"/>
    <w:rsid w:val="00614AA1"/>
    <w:rsid w:val="00616821"/>
    <w:rsid w:val="00623AB4"/>
    <w:rsid w:val="0062608B"/>
    <w:rsid w:val="00630D38"/>
    <w:rsid w:val="00644503"/>
    <w:rsid w:val="00645462"/>
    <w:rsid w:val="00645C69"/>
    <w:rsid w:val="00670F98"/>
    <w:rsid w:val="006875E6"/>
    <w:rsid w:val="00696216"/>
    <w:rsid w:val="006A15B7"/>
    <w:rsid w:val="006B1D40"/>
    <w:rsid w:val="006E0244"/>
    <w:rsid w:val="006E73AF"/>
    <w:rsid w:val="006F0C11"/>
    <w:rsid w:val="0071594B"/>
    <w:rsid w:val="007160E9"/>
    <w:rsid w:val="00726277"/>
    <w:rsid w:val="00731BD2"/>
    <w:rsid w:val="00734B6D"/>
    <w:rsid w:val="007421CC"/>
    <w:rsid w:val="00751601"/>
    <w:rsid w:val="007547E5"/>
    <w:rsid w:val="0075574E"/>
    <w:rsid w:val="007717D8"/>
    <w:rsid w:val="0079067D"/>
    <w:rsid w:val="007A6A30"/>
    <w:rsid w:val="007B7ADA"/>
    <w:rsid w:val="007C064A"/>
    <w:rsid w:val="007D21C7"/>
    <w:rsid w:val="007D72B7"/>
    <w:rsid w:val="007D77AE"/>
    <w:rsid w:val="007E6198"/>
    <w:rsid w:val="00805B6D"/>
    <w:rsid w:val="008163B6"/>
    <w:rsid w:val="00823BBF"/>
    <w:rsid w:val="008259D3"/>
    <w:rsid w:val="00832A51"/>
    <w:rsid w:val="008344B3"/>
    <w:rsid w:val="00857AC2"/>
    <w:rsid w:val="008622EA"/>
    <w:rsid w:val="008914D2"/>
    <w:rsid w:val="008941C1"/>
    <w:rsid w:val="008C5501"/>
    <w:rsid w:val="008D4FD7"/>
    <w:rsid w:val="008E43A9"/>
    <w:rsid w:val="008F0B4E"/>
    <w:rsid w:val="00907A13"/>
    <w:rsid w:val="00930FCF"/>
    <w:rsid w:val="0093438C"/>
    <w:rsid w:val="009447D7"/>
    <w:rsid w:val="00951336"/>
    <w:rsid w:val="0095186D"/>
    <w:rsid w:val="00952B1F"/>
    <w:rsid w:val="00956D69"/>
    <w:rsid w:val="00963F06"/>
    <w:rsid w:val="009753FD"/>
    <w:rsid w:val="00992AD8"/>
    <w:rsid w:val="009C0A45"/>
    <w:rsid w:val="009C61B0"/>
    <w:rsid w:val="009D76B2"/>
    <w:rsid w:val="009F45BB"/>
    <w:rsid w:val="00A061E6"/>
    <w:rsid w:val="00A21DB4"/>
    <w:rsid w:val="00A24411"/>
    <w:rsid w:val="00A51C5B"/>
    <w:rsid w:val="00A624EB"/>
    <w:rsid w:val="00A63EFD"/>
    <w:rsid w:val="00A859DC"/>
    <w:rsid w:val="00A92F1C"/>
    <w:rsid w:val="00AA1759"/>
    <w:rsid w:val="00AA34ED"/>
    <w:rsid w:val="00AB137D"/>
    <w:rsid w:val="00AB426A"/>
    <w:rsid w:val="00AC2927"/>
    <w:rsid w:val="00AD0074"/>
    <w:rsid w:val="00AD513B"/>
    <w:rsid w:val="00AF1D96"/>
    <w:rsid w:val="00B01D68"/>
    <w:rsid w:val="00B049A7"/>
    <w:rsid w:val="00B06B14"/>
    <w:rsid w:val="00B12E51"/>
    <w:rsid w:val="00B205BE"/>
    <w:rsid w:val="00B53D7F"/>
    <w:rsid w:val="00B6236B"/>
    <w:rsid w:val="00B67569"/>
    <w:rsid w:val="00B70E26"/>
    <w:rsid w:val="00B718BD"/>
    <w:rsid w:val="00B742D7"/>
    <w:rsid w:val="00B768E6"/>
    <w:rsid w:val="00B8003D"/>
    <w:rsid w:val="00B82600"/>
    <w:rsid w:val="00B841A4"/>
    <w:rsid w:val="00B86BA0"/>
    <w:rsid w:val="00BA0BE3"/>
    <w:rsid w:val="00BB6D34"/>
    <w:rsid w:val="00BC1A4B"/>
    <w:rsid w:val="00BC3D0F"/>
    <w:rsid w:val="00BC5DEE"/>
    <w:rsid w:val="00BC719B"/>
    <w:rsid w:val="00BD06CF"/>
    <w:rsid w:val="00BD4EC4"/>
    <w:rsid w:val="00BD7015"/>
    <w:rsid w:val="00BE0C66"/>
    <w:rsid w:val="00C10942"/>
    <w:rsid w:val="00C13741"/>
    <w:rsid w:val="00C1694E"/>
    <w:rsid w:val="00C206CD"/>
    <w:rsid w:val="00C22D0B"/>
    <w:rsid w:val="00C34D4A"/>
    <w:rsid w:val="00C52A0D"/>
    <w:rsid w:val="00C72FE1"/>
    <w:rsid w:val="00C84910"/>
    <w:rsid w:val="00CA33FE"/>
    <w:rsid w:val="00CC0F3F"/>
    <w:rsid w:val="00CD205D"/>
    <w:rsid w:val="00CD28FB"/>
    <w:rsid w:val="00CD38BB"/>
    <w:rsid w:val="00CD4B8A"/>
    <w:rsid w:val="00CD75DB"/>
    <w:rsid w:val="00CE00DD"/>
    <w:rsid w:val="00CE65AD"/>
    <w:rsid w:val="00D05FF9"/>
    <w:rsid w:val="00D225AF"/>
    <w:rsid w:val="00D33483"/>
    <w:rsid w:val="00D42CE5"/>
    <w:rsid w:val="00D43A69"/>
    <w:rsid w:val="00D63175"/>
    <w:rsid w:val="00D636AC"/>
    <w:rsid w:val="00D66567"/>
    <w:rsid w:val="00D71D7E"/>
    <w:rsid w:val="00D71EC4"/>
    <w:rsid w:val="00D72D5A"/>
    <w:rsid w:val="00D72FE9"/>
    <w:rsid w:val="00D740A8"/>
    <w:rsid w:val="00D828E9"/>
    <w:rsid w:val="00D839C7"/>
    <w:rsid w:val="00DC65FD"/>
    <w:rsid w:val="00DD360D"/>
    <w:rsid w:val="00DE469B"/>
    <w:rsid w:val="00DF17B4"/>
    <w:rsid w:val="00E1055C"/>
    <w:rsid w:val="00E13910"/>
    <w:rsid w:val="00E1653B"/>
    <w:rsid w:val="00E264F6"/>
    <w:rsid w:val="00E32C61"/>
    <w:rsid w:val="00E35366"/>
    <w:rsid w:val="00E36A1F"/>
    <w:rsid w:val="00E42042"/>
    <w:rsid w:val="00E4779C"/>
    <w:rsid w:val="00E53ED8"/>
    <w:rsid w:val="00E634C2"/>
    <w:rsid w:val="00E814BC"/>
    <w:rsid w:val="00E87B5D"/>
    <w:rsid w:val="00E9250A"/>
    <w:rsid w:val="00EA0BA1"/>
    <w:rsid w:val="00EA4332"/>
    <w:rsid w:val="00EB5A38"/>
    <w:rsid w:val="00ED6664"/>
    <w:rsid w:val="00ED6BF5"/>
    <w:rsid w:val="00EE16EA"/>
    <w:rsid w:val="00EF3A2C"/>
    <w:rsid w:val="00F01E99"/>
    <w:rsid w:val="00F143CF"/>
    <w:rsid w:val="00F172BD"/>
    <w:rsid w:val="00F176D3"/>
    <w:rsid w:val="00F4261D"/>
    <w:rsid w:val="00F52529"/>
    <w:rsid w:val="00F67355"/>
    <w:rsid w:val="00F7431F"/>
    <w:rsid w:val="00F77DE0"/>
    <w:rsid w:val="00F84FB2"/>
    <w:rsid w:val="00F9298F"/>
    <w:rsid w:val="00F947A7"/>
    <w:rsid w:val="00FC010E"/>
    <w:rsid w:val="00FC1FDD"/>
    <w:rsid w:val="00FC4755"/>
    <w:rsid w:val="00FD73C1"/>
    <w:rsid w:val="00FD782E"/>
    <w:rsid w:val="033E5FE0"/>
    <w:rsid w:val="03D4032A"/>
    <w:rsid w:val="04B1300B"/>
    <w:rsid w:val="079264EE"/>
    <w:rsid w:val="0B003E2B"/>
    <w:rsid w:val="0BB52DA5"/>
    <w:rsid w:val="0BD42FA1"/>
    <w:rsid w:val="0DAA3FBC"/>
    <w:rsid w:val="0E807A60"/>
    <w:rsid w:val="157E19BD"/>
    <w:rsid w:val="17352A07"/>
    <w:rsid w:val="1BA24658"/>
    <w:rsid w:val="1C75102B"/>
    <w:rsid w:val="34DD1627"/>
    <w:rsid w:val="35851FB5"/>
    <w:rsid w:val="365A79F2"/>
    <w:rsid w:val="36A72357"/>
    <w:rsid w:val="38D41FBC"/>
    <w:rsid w:val="3D1E0E37"/>
    <w:rsid w:val="3F9124FC"/>
    <w:rsid w:val="44EE1515"/>
    <w:rsid w:val="49091CDD"/>
    <w:rsid w:val="4A7F0958"/>
    <w:rsid w:val="523E3FD2"/>
    <w:rsid w:val="5ABF154D"/>
    <w:rsid w:val="5E903508"/>
    <w:rsid w:val="6513210B"/>
    <w:rsid w:val="68E812FF"/>
    <w:rsid w:val="6A183203"/>
    <w:rsid w:val="6AA6030E"/>
    <w:rsid w:val="6DA97ACA"/>
    <w:rsid w:val="6EA63EF7"/>
    <w:rsid w:val="70CD35A3"/>
    <w:rsid w:val="75EA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EBC95-3F14-402D-A321-748F83912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48B8F24C.dotm</Template>
  <TotalTime>327</TotalTime>
  <Pages>1</Pages>
  <Words>197</Words>
  <Characters>24</Characters>
  <Application>Microsoft Office Word</Application>
  <DocSecurity>0</DocSecurity>
  <Lines>1</Lines>
  <Paragraphs>1</Paragraphs>
  <ScaleCrop>false</ScaleCrop>
  <Company>China</Company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李经纬</dc:creator>
  <cp:lastModifiedBy>6152</cp:lastModifiedBy>
  <cp:revision>299</cp:revision>
  <dcterms:created xsi:type="dcterms:W3CDTF">2025-06-12T03:35:00Z</dcterms:created>
  <dcterms:modified xsi:type="dcterms:W3CDTF">2025-07-30T09:45:00Z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77824C7D039D4BD79770B9B7533219EC</vt:lpwstr>
  </property>
</Properties>
</file>