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7CB" w:rsidRPr="00996B83" w:rsidRDefault="009A17CB" w:rsidP="009A17CB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9A17CB" w:rsidRPr="00996B83" w:rsidRDefault="009A17CB" w:rsidP="009A17CB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9A17CB" w:rsidRPr="00996B83" w:rsidRDefault="009A17CB" w:rsidP="009A17CB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9A17CB" w:rsidRPr="00996B83" w:rsidRDefault="009A17CB" w:rsidP="009A17CB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9A17CB" w:rsidRDefault="009A17CB" w:rsidP="009A17CB">
      <w:pPr>
        <w:spacing w:line="58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罪犯曾华刚，男，1973年10月1</w:t>
      </w:r>
      <w:r w:rsidR="005C4E32">
        <w:rPr>
          <w:rFonts w:ascii="仿宋" w:eastAsia="仿宋" w:hAnsi="仿宋" w:hint="eastAsia"/>
          <w:color w:val="000000" w:themeColor="text1"/>
          <w:sz w:val="32"/>
          <w:szCs w:val="32"/>
        </w:rPr>
        <w:t>日出生，初中文化，</w:t>
      </w:r>
      <w:r w:rsidR="00660FD4">
        <w:rPr>
          <w:rFonts w:ascii="仿宋" w:eastAsia="仿宋" w:hAnsi="仿宋" w:hint="eastAsia"/>
          <w:color w:val="000000" w:themeColor="text1"/>
          <w:sz w:val="32"/>
          <w:szCs w:val="32"/>
        </w:rPr>
        <w:t>现在四川省眉州监狱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660FD4" w:rsidRPr="00996B83" w:rsidRDefault="00660FD4" w:rsidP="009A17CB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="00DF38E6"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曾华刚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9A17CB" w:rsidRPr="00996B83" w:rsidRDefault="009A17CB" w:rsidP="009A17CB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为此，根据《中华人民共和国监狱法》第二十九条、《中华人民共和国刑法》第五十七条第二款及第七十八条、《中华人民共和国刑事诉讼法》第二百七十三条第二款之规定，建议对罪犯曾华刚</w:t>
      </w:r>
      <w:r w:rsidRPr="00996B83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减为有期徒刑二十五年，剥夺政治权利九年。特报请裁定。</w:t>
      </w:r>
    </w:p>
    <w:p w:rsidR="009A17CB" w:rsidRPr="00996B83" w:rsidRDefault="009A17CB" w:rsidP="009A17CB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9A17CB" w:rsidRPr="00996B83" w:rsidRDefault="009A17CB" w:rsidP="009A17CB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四川省高级人民法院</w:t>
      </w:r>
    </w:p>
    <w:p w:rsidR="009A17CB" w:rsidRPr="00996B83" w:rsidRDefault="009A17CB" w:rsidP="009A17CB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9A17CB" w:rsidRPr="00996B83" w:rsidRDefault="009A17CB" w:rsidP="009A17CB">
      <w:pPr>
        <w:spacing w:line="580" w:lineRule="exact"/>
        <w:ind w:right="7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二〇二五年七月二十四日</w:t>
      </w:r>
    </w:p>
    <w:p w:rsidR="009A17CB" w:rsidRPr="00996B83" w:rsidRDefault="009A17CB" w:rsidP="009A17CB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9A17CB" w:rsidRPr="00996B83" w:rsidRDefault="009A17CB" w:rsidP="009A17CB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ED57D5" w:rsidRPr="00172327" w:rsidRDefault="00ED57D5" w:rsidP="009A17CB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B7CB6"/>
    <w:rsid w:val="001D1C20"/>
    <w:rsid w:val="001F27DB"/>
    <w:rsid w:val="00206123"/>
    <w:rsid w:val="002263B6"/>
    <w:rsid w:val="00230197"/>
    <w:rsid w:val="002321DD"/>
    <w:rsid w:val="0025409F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1B77"/>
    <w:rsid w:val="00573648"/>
    <w:rsid w:val="005926AB"/>
    <w:rsid w:val="005C4E32"/>
    <w:rsid w:val="005C578F"/>
    <w:rsid w:val="00610084"/>
    <w:rsid w:val="006319D4"/>
    <w:rsid w:val="00635D31"/>
    <w:rsid w:val="006426E3"/>
    <w:rsid w:val="006430F9"/>
    <w:rsid w:val="00643F73"/>
    <w:rsid w:val="00654581"/>
    <w:rsid w:val="00660FD4"/>
    <w:rsid w:val="00674B95"/>
    <w:rsid w:val="006916F5"/>
    <w:rsid w:val="006B28D8"/>
    <w:rsid w:val="006C1D53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22BCC"/>
    <w:rsid w:val="008C7E69"/>
    <w:rsid w:val="009057B9"/>
    <w:rsid w:val="009266A1"/>
    <w:rsid w:val="00951194"/>
    <w:rsid w:val="009A17CB"/>
    <w:rsid w:val="009A3700"/>
    <w:rsid w:val="00AB567B"/>
    <w:rsid w:val="00AD4234"/>
    <w:rsid w:val="00B222D3"/>
    <w:rsid w:val="00B83387"/>
    <w:rsid w:val="00B925B6"/>
    <w:rsid w:val="00BB3F26"/>
    <w:rsid w:val="00BD5210"/>
    <w:rsid w:val="00C2371C"/>
    <w:rsid w:val="00C23BD7"/>
    <w:rsid w:val="00C46A35"/>
    <w:rsid w:val="00C66904"/>
    <w:rsid w:val="00C7117E"/>
    <w:rsid w:val="00C7388E"/>
    <w:rsid w:val="00C975FD"/>
    <w:rsid w:val="00CA4BAF"/>
    <w:rsid w:val="00CB64D4"/>
    <w:rsid w:val="00CB74DD"/>
    <w:rsid w:val="00CC4BE7"/>
    <w:rsid w:val="00CD1196"/>
    <w:rsid w:val="00D17D99"/>
    <w:rsid w:val="00D43436"/>
    <w:rsid w:val="00D80FB6"/>
    <w:rsid w:val="00DD0251"/>
    <w:rsid w:val="00DF38E6"/>
    <w:rsid w:val="00E0651D"/>
    <w:rsid w:val="00E06803"/>
    <w:rsid w:val="00E16818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7C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9329065-CEBF-47F3-9A08-1AA951CC1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80D4E55.dotm</Template>
  <TotalTime>952</TotalTime>
  <Pages>1</Pages>
  <Words>34</Words>
  <Characters>197</Characters>
  <Application>Microsoft Office Word</Application>
  <DocSecurity>0</DocSecurity>
  <Lines>1</Lines>
  <Paragraphs>1</Paragraphs>
  <ScaleCrop>false</ScaleCrop>
  <Company>China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135</cp:revision>
  <cp:lastPrinted>2022-06-22T02:19:00Z</cp:lastPrinted>
  <dcterms:created xsi:type="dcterms:W3CDTF">2022-03-23T06:35:00Z</dcterms:created>
  <dcterms:modified xsi:type="dcterms:W3CDTF">2025-07-31T01:49:00Z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