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9D" w:rsidRDefault="00F261C2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BA0C9D" w:rsidRDefault="00BA0C9D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0C9D" w:rsidRDefault="00F261C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徐跃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1979年3月13日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高中文化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C87372" w:rsidRDefault="00C87372" w:rsidP="00C87372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BA0C9D" w:rsidRDefault="00C87372" w:rsidP="00C8737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F261C2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F261C2">
        <w:rPr>
          <w:rFonts w:ascii="仿宋_GB2312" w:eastAsia="仿宋_GB2312" w:hAnsi="仿宋" w:cs="宋体" w:hint="eastAsia"/>
          <w:kern w:val="0"/>
          <w:sz w:val="32"/>
          <w:szCs w:val="32"/>
        </w:rPr>
        <w:t>徐跃</w:t>
      </w:r>
      <w:r w:rsidR="00F261C2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F261C2">
        <w:rPr>
          <w:rFonts w:ascii="仿宋_GB2312" w:eastAsia="仿宋_GB2312" w:hAnsi="仿宋" w:cs="宋体" w:hint="eastAsia"/>
          <w:kern w:val="0"/>
          <w:sz w:val="32"/>
          <w:szCs w:val="32"/>
        </w:rPr>
        <w:t>七个月</w:t>
      </w:r>
      <w:r w:rsidR="00F261C2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BA0C9D" w:rsidRDefault="00F261C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BA0C9D" w:rsidRDefault="00F261C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BA0C9D" w:rsidRDefault="00F261C2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BA0C9D" w:rsidRDefault="00BA0C9D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0C9D" w:rsidRDefault="00BA0C9D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0C9D" w:rsidRDefault="00BA0C9D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0C9D" w:rsidRDefault="00F261C2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BA0C9D" w:rsidRDefault="00F261C2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BA0C9D" w:rsidRDefault="00BA0C9D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BA0C9D" w:rsidRDefault="00BA0C9D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BA0C9D" w:rsidRDefault="00BA0C9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BA0C9D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</w:p>
    <w:p w:rsidR="00BA0C9D" w:rsidRDefault="00BA0C9D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BA0C9D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372" w:rsidRDefault="00C87372" w:rsidP="00C87372">
      <w:r>
        <w:separator/>
      </w:r>
    </w:p>
  </w:endnote>
  <w:endnote w:type="continuationSeparator" w:id="0">
    <w:p w:rsidR="00C87372" w:rsidRDefault="00C87372" w:rsidP="00C8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372" w:rsidRDefault="00C87372" w:rsidP="00C87372">
      <w:r>
        <w:separator/>
      </w:r>
    </w:p>
  </w:footnote>
  <w:footnote w:type="continuationSeparator" w:id="0">
    <w:p w:rsidR="00C87372" w:rsidRDefault="00C87372" w:rsidP="00C87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A0C9D"/>
    <w:rsid w:val="00BB6D34"/>
    <w:rsid w:val="00BC1A4B"/>
    <w:rsid w:val="00BC3D0F"/>
    <w:rsid w:val="00BC5DEE"/>
    <w:rsid w:val="00BC719B"/>
    <w:rsid w:val="00BD06CF"/>
    <w:rsid w:val="00BD4EC4"/>
    <w:rsid w:val="00BD7015"/>
    <w:rsid w:val="00BD7E74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87372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261C2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9703A49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B6192-E270-4E1F-941D-02C78076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E428794D.dotm</Template>
  <TotalTime>329</TotalTime>
  <Pages>1</Pages>
  <Words>195</Words>
  <Characters>23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