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FDF" w:rsidRPr="00996B83" w:rsidRDefault="00CA7FDF" w:rsidP="00CA7FDF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A7FDF" w:rsidRPr="00996B83" w:rsidRDefault="00CA7FDF" w:rsidP="00CA7FDF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A7FDF" w:rsidRPr="00996B83" w:rsidRDefault="00CA7FDF" w:rsidP="00CA7FDF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CA7FDF" w:rsidRPr="00996B83" w:rsidRDefault="00CA7FDF" w:rsidP="00CA7FDF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A7FDF" w:rsidRDefault="00CA7FDF" w:rsidP="00CA7FDF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罪犯彭建奎，男，1978年9月14日出生，</w:t>
      </w:r>
      <w:r w:rsidR="00A06959">
        <w:rPr>
          <w:rFonts w:ascii="仿宋" w:eastAsia="仿宋" w:hAnsi="仿宋" w:hint="eastAsia"/>
          <w:color w:val="000000" w:themeColor="text1"/>
          <w:sz w:val="32"/>
          <w:szCs w:val="32"/>
        </w:rPr>
        <w:t>小学文化，现在四川省眉州监狱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0C3CA3" w:rsidRDefault="000C3CA3" w:rsidP="000C3CA3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A06959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彭建奎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CA7FDF" w:rsidRPr="00996B83" w:rsidRDefault="00CA7FDF" w:rsidP="00CA7FDF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为此，根据《中华人民共和国监狱法》第二十九条、《中华人民共和国刑法》第七十八条、《中华人民共和国刑事诉讼法》第二百七十三条第二款之规定，建议对罪犯彭建奎减刑六个月。特报请裁定。</w:t>
      </w:r>
    </w:p>
    <w:p w:rsidR="00CA7FDF" w:rsidRPr="00996B83" w:rsidRDefault="00CA7FDF" w:rsidP="00CA7FDF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CA7FDF" w:rsidRPr="00996B83" w:rsidRDefault="00CA7FDF" w:rsidP="00CA7FDF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  <w:bookmarkStart w:id="0" w:name="_GoBack"/>
      <w:bookmarkEnd w:id="0"/>
    </w:p>
    <w:p w:rsidR="00CA7FDF" w:rsidRPr="00996B83" w:rsidRDefault="00CA7FDF" w:rsidP="00CA7FDF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CA7FDF" w:rsidRPr="00996B83" w:rsidRDefault="00CA7FDF" w:rsidP="00CA7FDF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CA7FDF" w:rsidRPr="00996B83" w:rsidRDefault="00CA7FDF" w:rsidP="00CA7FDF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A7FDF" w:rsidRPr="00996B83" w:rsidRDefault="00CA7FDF" w:rsidP="00CA7FDF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547BC" w:rsidRPr="001F4F62" w:rsidRDefault="003547BC" w:rsidP="00CA7FDF"/>
    <w:sectPr w:rsidR="003547BC" w:rsidRPr="001F4F62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3CA3"/>
    <w:rsid w:val="000C5943"/>
    <w:rsid w:val="000F2F13"/>
    <w:rsid w:val="0011056E"/>
    <w:rsid w:val="001226FC"/>
    <w:rsid w:val="0013552F"/>
    <w:rsid w:val="00145AF5"/>
    <w:rsid w:val="00176B00"/>
    <w:rsid w:val="00187631"/>
    <w:rsid w:val="001A0C26"/>
    <w:rsid w:val="001D1C20"/>
    <w:rsid w:val="001F27DB"/>
    <w:rsid w:val="001F4F62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C40FA"/>
    <w:rsid w:val="002D4E77"/>
    <w:rsid w:val="002F55FD"/>
    <w:rsid w:val="00312EDD"/>
    <w:rsid w:val="00326231"/>
    <w:rsid w:val="00334849"/>
    <w:rsid w:val="00343D07"/>
    <w:rsid w:val="003547BC"/>
    <w:rsid w:val="00370137"/>
    <w:rsid w:val="0037053A"/>
    <w:rsid w:val="003723C7"/>
    <w:rsid w:val="003A16BF"/>
    <w:rsid w:val="003A1C87"/>
    <w:rsid w:val="003A31DA"/>
    <w:rsid w:val="003C532D"/>
    <w:rsid w:val="003F225A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9E3304"/>
    <w:rsid w:val="00A06959"/>
    <w:rsid w:val="00A923CB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A7FDF"/>
    <w:rsid w:val="00CB64D4"/>
    <w:rsid w:val="00CC4BE7"/>
    <w:rsid w:val="00CE51FC"/>
    <w:rsid w:val="00D17D99"/>
    <w:rsid w:val="00D43436"/>
    <w:rsid w:val="00D80FB6"/>
    <w:rsid w:val="00DD0251"/>
    <w:rsid w:val="00DD7313"/>
    <w:rsid w:val="00E0651D"/>
    <w:rsid w:val="00E06803"/>
    <w:rsid w:val="00E22FBD"/>
    <w:rsid w:val="00E27BCA"/>
    <w:rsid w:val="00E44C4B"/>
    <w:rsid w:val="00E56D07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072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FD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5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8E86CA-FEF9-42CE-A2FF-2B0F2206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9FD308F9.dotm</Template>
  <TotalTime>957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2025-07-31T02:04:00Z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