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BCB" w:rsidRDefault="00106F22">
      <w:pPr>
        <w:tabs>
          <w:tab w:val="left" w:pos="142"/>
        </w:tabs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四川省眉州监狱</w:t>
      </w:r>
      <w:r>
        <w:rPr>
          <w:rFonts w:ascii="黑体" w:eastAsia="黑体" w:hAnsi="黑体" w:hint="eastAsia"/>
          <w:sz w:val="44"/>
          <w:szCs w:val="44"/>
        </w:rPr>
        <w:cr/>
        <w:t>报请减刑建议书</w:t>
      </w:r>
    </w:p>
    <w:p w:rsidR="00C70BCB" w:rsidRDefault="00C70BCB">
      <w:pPr>
        <w:tabs>
          <w:tab w:val="left" w:pos="142"/>
        </w:tabs>
        <w:ind w:firstLineChars="67" w:firstLine="214"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C70BCB" w:rsidRDefault="00106F22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罪犯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张连高</w:t>
      </w:r>
      <w:r>
        <w:rPr>
          <w:rFonts w:ascii="仿宋_GB2312" w:eastAsia="仿宋_GB2312" w:hAnsi="仿宋" w:cs="宋体"/>
          <w:kern w:val="0"/>
          <w:sz w:val="32"/>
          <w:szCs w:val="32"/>
        </w:rPr>
        <w:t>，男，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1964年7月13日</w:t>
      </w:r>
      <w:r>
        <w:rPr>
          <w:rFonts w:ascii="仿宋_GB2312" w:eastAsia="仿宋_GB2312" w:hAnsi="仿宋" w:cs="宋体"/>
          <w:kern w:val="0"/>
          <w:sz w:val="32"/>
          <w:szCs w:val="32"/>
        </w:rPr>
        <w:t>出生，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初中文化</w:t>
      </w:r>
      <w:r>
        <w:rPr>
          <w:rFonts w:ascii="仿宋_GB2312" w:eastAsia="仿宋_GB2312" w:hAnsi="仿宋" w:cs="宋体"/>
          <w:kern w:val="0"/>
          <w:sz w:val="32"/>
          <w:szCs w:val="32"/>
        </w:rPr>
        <w:t>，现在四川省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眉州</w:t>
      </w:r>
      <w:r>
        <w:rPr>
          <w:rFonts w:ascii="仿宋_GB2312" w:eastAsia="仿宋_GB2312" w:hAnsi="仿宋" w:cs="宋体"/>
          <w:kern w:val="0"/>
          <w:sz w:val="32"/>
          <w:szCs w:val="32"/>
        </w:rPr>
        <w:t>监狱服刑。</w:t>
      </w:r>
    </w:p>
    <w:p w:rsidR="00106F22" w:rsidRDefault="00106F22" w:rsidP="00106F22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该犯在服刑期间，</w:t>
      </w:r>
      <w:r>
        <w:rPr>
          <w:rFonts w:ascii="仿宋" w:eastAsia="仿宋" w:hAnsi="仿宋" w:cs="宋体" w:hint="eastAsia"/>
          <w:kern w:val="0"/>
          <w:sz w:val="32"/>
          <w:szCs w:val="32"/>
        </w:rPr>
        <w:t>认真遵守</w:t>
      </w:r>
      <w:r>
        <w:rPr>
          <w:rFonts w:ascii="仿宋" w:eastAsia="仿宋" w:hAnsi="仿宋" w:cs="宋体"/>
          <w:kern w:val="0"/>
          <w:sz w:val="32"/>
          <w:szCs w:val="32"/>
        </w:rPr>
        <w:t>监规，接受教育改造</w:t>
      </w:r>
      <w:r>
        <w:rPr>
          <w:rFonts w:ascii="仿宋" w:eastAsia="仿宋" w:hAnsi="仿宋" w:cs="宋体" w:hint="eastAsia"/>
          <w:kern w:val="0"/>
          <w:sz w:val="32"/>
          <w:szCs w:val="32"/>
        </w:rPr>
        <w:t>，确有悔改表现。</w:t>
      </w:r>
    </w:p>
    <w:p w:rsidR="00C70BCB" w:rsidRDefault="00106F22" w:rsidP="00106F22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为此，</w:t>
      </w:r>
      <w:r>
        <w:rPr>
          <w:rFonts w:ascii="仿宋_GB2312" w:eastAsia="仿宋_GB2312" w:hAnsi="仿宋" w:cs="宋体"/>
          <w:kern w:val="0"/>
          <w:sz w:val="32"/>
          <w:szCs w:val="32"/>
        </w:rPr>
        <w:t>根据《中华人民共和国监狱法》笫二十九条、《中华人民共和国刑法》笫七十八条、《中华人民共和国刑事诉讼法》第二百七十三条第二款的规定，建议对罪犯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张连高</w:t>
      </w:r>
      <w:r>
        <w:rPr>
          <w:rFonts w:ascii="仿宋_GB2312" w:eastAsia="仿宋_GB2312" w:hAnsi="仿宋" w:cs="宋体"/>
          <w:kern w:val="0"/>
          <w:sz w:val="32"/>
          <w:szCs w:val="32"/>
        </w:rPr>
        <w:t>减刑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八个月</w:t>
      </w:r>
      <w:r>
        <w:rPr>
          <w:rFonts w:ascii="仿宋_GB2312" w:eastAsia="仿宋_GB2312" w:hAnsi="仿宋" w:cs="宋体"/>
          <w:kern w:val="0"/>
          <w:sz w:val="32"/>
          <w:szCs w:val="32"/>
        </w:rPr>
        <w:t>。</w:t>
      </w:r>
    </w:p>
    <w:p w:rsidR="00C70BCB" w:rsidRDefault="00106F22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特报请裁定。</w:t>
      </w:r>
    </w:p>
    <w:p w:rsidR="00C70BCB" w:rsidRDefault="00106F22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此致</w:t>
      </w:r>
    </w:p>
    <w:p w:rsidR="00C70BCB" w:rsidRDefault="00106F22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眉山市中级</w:t>
      </w:r>
      <w:r>
        <w:rPr>
          <w:rFonts w:ascii="仿宋_GB2312" w:eastAsia="仿宋_GB2312" w:hAnsi="仿宋" w:cs="宋体"/>
          <w:kern w:val="0"/>
          <w:sz w:val="32"/>
          <w:szCs w:val="32"/>
        </w:rPr>
        <w:t>人民法院</w:t>
      </w:r>
    </w:p>
    <w:p w:rsidR="00C70BCB" w:rsidRDefault="00C70BCB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C70BCB" w:rsidRDefault="00C70BCB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C70BCB" w:rsidRDefault="00C70BCB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C70BCB" w:rsidRDefault="00106F22">
      <w:pPr>
        <w:widowControl/>
        <w:wordWrap w:val="0"/>
        <w:ind w:right="480"/>
        <w:jc w:val="righ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眉州</w:t>
      </w:r>
      <w:r>
        <w:rPr>
          <w:rFonts w:ascii="仿宋_GB2312" w:eastAsia="仿宋_GB2312" w:hAnsi="仿宋" w:cs="宋体"/>
          <w:kern w:val="0"/>
          <w:sz w:val="32"/>
          <w:szCs w:val="32"/>
        </w:rPr>
        <w:t xml:space="preserve">监狱 </w:t>
      </w:r>
    </w:p>
    <w:p w:rsidR="00C70BCB" w:rsidRDefault="00106F22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二</w:t>
      </w:r>
      <w:r>
        <w:rPr>
          <w:rFonts w:ascii="宋体" w:eastAsia="宋体" w:hAnsi="宋体" w:cs="宋体" w:hint="eastAsia"/>
          <w:kern w:val="0"/>
          <w:sz w:val="32"/>
          <w:szCs w:val="32"/>
        </w:rPr>
        <w:t>〇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二五年七月二十四日</w:t>
      </w:r>
    </w:p>
    <w:p w:rsidR="00C70BCB" w:rsidRDefault="00C70BCB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bookmarkStart w:id="0" w:name="_GoBack"/>
      <w:bookmarkEnd w:id="0"/>
    </w:p>
    <w:p w:rsidR="00C70BCB" w:rsidRDefault="00C70BCB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  <w:sectPr w:rsidR="00C70BCB">
          <w:pgSz w:w="11906" w:h="16838"/>
          <w:pgMar w:top="851" w:right="849" w:bottom="1440" w:left="993" w:header="851" w:footer="992" w:gutter="0"/>
          <w:pgNumType w:start="1"/>
          <w:cols w:space="425"/>
          <w:docGrid w:type="lines" w:linePitch="312"/>
        </w:sectPr>
      </w:pPr>
    </w:p>
    <w:p w:rsidR="00C70BCB" w:rsidRDefault="00C70BCB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sectPr w:rsidR="00C70BCB">
      <w:type w:val="continuous"/>
      <w:pgSz w:w="11906" w:h="16838"/>
      <w:pgMar w:top="851" w:right="849" w:bottom="1440" w:left="99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F22" w:rsidRDefault="00106F22" w:rsidP="00106F22">
      <w:r>
        <w:separator/>
      </w:r>
    </w:p>
  </w:endnote>
  <w:endnote w:type="continuationSeparator" w:id="0">
    <w:p w:rsidR="00106F22" w:rsidRDefault="00106F22" w:rsidP="00106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F22" w:rsidRDefault="00106F22" w:rsidP="00106F22">
      <w:r>
        <w:separator/>
      </w:r>
    </w:p>
  </w:footnote>
  <w:footnote w:type="continuationSeparator" w:id="0">
    <w:p w:rsidR="00106F22" w:rsidRDefault="00106F22" w:rsidP="00106F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24EB"/>
    <w:rsid w:val="0000017A"/>
    <w:rsid w:val="00024448"/>
    <w:rsid w:val="0003538C"/>
    <w:rsid w:val="00040FEE"/>
    <w:rsid w:val="00047255"/>
    <w:rsid w:val="00066A61"/>
    <w:rsid w:val="00084309"/>
    <w:rsid w:val="000A0D48"/>
    <w:rsid w:val="000A3A7D"/>
    <w:rsid w:val="000A497D"/>
    <w:rsid w:val="000B2DF2"/>
    <w:rsid w:val="000B5F20"/>
    <w:rsid w:val="000C4D18"/>
    <w:rsid w:val="000D0A12"/>
    <w:rsid w:val="000D34CF"/>
    <w:rsid w:val="000D5CCF"/>
    <w:rsid w:val="00106F22"/>
    <w:rsid w:val="00133B80"/>
    <w:rsid w:val="00136920"/>
    <w:rsid w:val="00140C55"/>
    <w:rsid w:val="00146067"/>
    <w:rsid w:val="001472F5"/>
    <w:rsid w:val="0014798D"/>
    <w:rsid w:val="00154C0A"/>
    <w:rsid w:val="001551D0"/>
    <w:rsid w:val="00161676"/>
    <w:rsid w:val="00170B8A"/>
    <w:rsid w:val="00180795"/>
    <w:rsid w:val="0019112F"/>
    <w:rsid w:val="001A0637"/>
    <w:rsid w:val="001A5AE1"/>
    <w:rsid w:val="001B6D21"/>
    <w:rsid w:val="001E44D7"/>
    <w:rsid w:val="001E5555"/>
    <w:rsid w:val="001F79C7"/>
    <w:rsid w:val="00205B5F"/>
    <w:rsid w:val="00231CD7"/>
    <w:rsid w:val="002334E0"/>
    <w:rsid w:val="00262C0A"/>
    <w:rsid w:val="0027517D"/>
    <w:rsid w:val="00287661"/>
    <w:rsid w:val="002925CB"/>
    <w:rsid w:val="002A467A"/>
    <w:rsid w:val="002B7C4F"/>
    <w:rsid w:val="002C15E7"/>
    <w:rsid w:val="002C30A6"/>
    <w:rsid w:val="002C41CB"/>
    <w:rsid w:val="002C6CE7"/>
    <w:rsid w:val="002F370F"/>
    <w:rsid w:val="002F6DAD"/>
    <w:rsid w:val="002F7311"/>
    <w:rsid w:val="002F7672"/>
    <w:rsid w:val="00306AC7"/>
    <w:rsid w:val="00321242"/>
    <w:rsid w:val="00326460"/>
    <w:rsid w:val="003467E1"/>
    <w:rsid w:val="00346D67"/>
    <w:rsid w:val="003516CF"/>
    <w:rsid w:val="00357939"/>
    <w:rsid w:val="00362204"/>
    <w:rsid w:val="00367741"/>
    <w:rsid w:val="003756F4"/>
    <w:rsid w:val="00383BC6"/>
    <w:rsid w:val="00394D03"/>
    <w:rsid w:val="003E7059"/>
    <w:rsid w:val="003F2704"/>
    <w:rsid w:val="003F555B"/>
    <w:rsid w:val="0040192E"/>
    <w:rsid w:val="004061B9"/>
    <w:rsid w:val="00407D3D"/>
    <w:rsid w:val="004104F5"/>
    <w:rsid w:val="00420354"/>
    <w:rsid w:val="00431AD9"/>
    <w:rsid w:val="0043605C"/>
    <w:rsid w:val="0044504A"/>
    <w:rsid w:val="00454E3E"/>
    <w:rsid w:val="0047222E"/>
    <w:rsid w:val="00481686"/>
    <w:rsid w:val="0048483E"/>
    <w:rsid w:val="004A68D8"/>
    <w:rsid w:val="004A79BA"/>
    <w:rsid w:val="004E37D2"/>
    <w:rsid w:val="004E4E3F"/>
    <w:rsid w:val="004F2298"/>
    <w:rsid w:val="004F716B"/>
    <w:rsid w:val="00502438"/>
    <w:rsid w:val="005124ED"/>
    <w:rsid w:val="00535579"/>
    <w:rsid w:val="00537266"/>
    <w:rsid w:val="005450CC"/>
    <w:rsid w:val="00555C0A"/>
    <w:rsid w:val="00555C58"/>
    <w:rsid w:val="005579C5"/>
    <w:rsid w:val="0057659D"/>
    <w:rsid w:val="005C46AE"/>
    <w:rsid w:val="005C5E0D"/>
    <w:rsid w:val="005E60C6"/>
    <w:rsid w:val="005E7F84"/>
    <w:rsid w:val="006037E1"/>
    <w:rsid w:val="00605E91"/>
    <w:rsid w:val="00613E78"/>
    <w:rsid w:val="00614AA1"/>
    <w:rsid w:val="00616821"/>
    <w:rsid w:val="00623AB4"/>
    <w:rsid w:val="0062608B"/>
    <w:rsid w:val="00630D38"/>
    <w:rsid w:val="00644503"/>
    <w:rsid w:val="00645462"/>
    <w:rsid w:val="00645C69"/>
    <w:rsid w:val="00670F98"/>
    <w:rsid w:val="006875E6"/>
    <w:rsid w:val="00696216"/>
    <w:rsid w:val="006A15B7"/>
    <w:rsid w:val="006B1D40"/>
    <w:rsid w:val="006E0244"/>
    <w:rsid w:val="006E73AF"/>
    <w:rsid w:val="006F0C11"/>
    <w:rsid w:val="0071594B"/>
    <w:rsid w:val="007160E9"/>
    <w:rsid w:val="00726277"/>
    <w:rsid w:val="00731BD2"/>
    <w:rsid w:val="00734B6D"/>
    <w:rsid w:val="007421CC"/>
    <w:rsid w:val="00751601"/>
    <w:rsid w:val="007547E5"/>
    <w:rsid w:val="0075574E"/>
    <w:rsid w:val="007717D8"/>
    <w:rsid w:val="0079067D"/>
    <w:rsid w:val="007A6A30"/>
    <w:rsid w:val="007B7ADA"/>
    <w:rsid w:val="007C064A"/>
    <w:rsid w:val="007D21C7"/>
    <w:rsid w:val="007D72B7"/>
    <w:rsid w:val="007D77AE"/>
    <w:rsid w:val="007E6198"/>
    <w:rsid w:val="00805B6D"/>
    <w:rsid w:val="008163B6"/>
    <w:rsid w:val="00823BBF"/>
    <w:rsid w:val="008259D3"/>
    <w:rsid w:val="00832A51"/>
    <w:rsid w:val="008344B3"/>
    <w:rsid w:val="00857AC2"/>
    <w:rsid w:val="008622EA"/>
    <w:rsid w:val="008914D2"/>
    <w:rsid w:val="008941C1"/>
    <w:rsid w:val="008C5501"/>
    <w:rsid w:val="008D4FD7"/>
    <w:rsid w:val="008E43A9"/>
    <w:rsid w:val="008F0B4E"/>
    <w:rsid w:val="00907A13"/>
    <w:rsid w:val="00930FCF"/>
    <w:rsid w:val="0093438C"/>
    <w:rsid w:val="009447D7"/>
    <w:rsid w:val="00951336"/>
    <w:rsid w:val="0095186D"/>
    <w:rsid w:val="00952B1F"/>
    <w:rsid w:val="00956D69"/>
    <w:rsid w:val="00963F06"/>
    <w:rsid w:val="009753FD"/>
    <w:rsid w:val="00992AD8"/>
    <w:rsid w:val="009C0A45"/>
    <w:rsid w:val="009C61B0"/>
    <w:rsid w:val="009D76B2"/>
    <w:rsid w:val="009F45BB"/>
    <w:rsid w:val="00A061E6"/>
    <w:rsid w:val="00A21DB4"/>
    <w:rsid w:val="00A24411"/>
    <w:rsid w:val="00A51C5B"/>
    <w:rsid w:val="00A624EB"/>
    <w:rsid w:val="00A63EFD"/>
    <w:rsid w:val="00A859DC"/>
    <w:rsid w:val="00A92F1C"/>
    <w:rsid w:val="00AA1759"/>
    <w:rsid w:val="00AA34ED"/>
    <w:rsid w:val="00AB137D"/>
    <w:rsid w:val="00AB426A"/>
    <w:rsid w:val="00AC2927"/>
    <w:rsid w:val="00AD0074"/>
    <w:rsid w:val="00AD513B"/>
    <w:rsid w:val="00AE4FDF"/>
    <w:rsid w:val="00AF1D96"/>
    <w:rsid w:val="00B01D68"/>
    <w:rsid w:val="00B049A7"/>
    <w:rsid w:val="00B06B14"/>
    <w:rsid w:val="00B12E51"/>
    <w:rsid w:val="00B205BE"/>
    <w:rsid w:val="00B53D7F"/>
    <w:rsid w:val="00B6236B"/>
    <w:rsid w:val="00B67569"/>
    <w:rsid w:val="00B70E26"/>
    <w:rsid w:val="00B718BD"/>
    <w:rsid w:val="00B742D7"/>
    <w:rsid w:val="00B768E6"/>
    <w:rsid w:val="00B8003D"/>
    <w:rsid w:val="00B82600"/>
    <w:rsid w:val="00B841A4"/>
    <w:rsid w:val="00B86BA0"/>
    <w:rsid w:val="00BB6D34"/>
    <w:rsid w:val="00BC1A4B"/>
    <w:rsid w:val="00BC3D0F"/>
    <w:rsid w:val="00BC5DEE"/>
    <w:rsid w:val="00BC719B"/>
    <w:rsid w:val="00BD06CF"/>
    <w:rsid w:val="00BD4EC4"/>
    <w:rsid w:val="00BD7015"/>
    <w:rsid w:val="00BE0C66"/>
    <w:rsid w:val="00C10942"/>
    <w:rsid w:val="00C13741"/>
    <w:rsid w:val="00C1694E"/>
    <w:rsid w:val="00C206CD"/>
    <w:rsid w:val="00C22D0B"/>
    <w:rsid w:val="00C34D4A"/>
    <w:rsid w:val="00C52A0D"/>
    <w:rsid w:val="00C70BCB"/>
    <w:rsid w:val="00C72FE1"/>
    <w:rsid w:val="00C84910"/>
    <w:rsid w:val="00CA33FE"/>
    <w:rsid w:val="00CC0F3F"/>
    <w:rsid w:val="00CD205D"/>
    <w:rsid w:val="00CD28FB"/>
    <w:rsid w:val="00CD38BB"/>
    <w:rsid w:val="00CD4B8A"/>
    <w:rsid w:val="00CD75DB"/>
    <w:rsid w:val="00CE00DD"/>
    <w:rsid w:val="00CE65AD"/>
    <w:rsid w:val="00D05FF9"/>
    <w:rsid w:val="00D225AF"/>
    <w:rsid w:val="00D33483"/>
    <w:rsid w:val="00D42CE5"/>
    <w:rsid w:val="00D43A69"/>
    <w:rsid w:val="00D63175"/>
    <w:rsid w:val="00D636AC"/>
    <w:rsid w:val="00D66567"/>
    <w:rsid w:val="00D71D7E"/>
    <w:rsid w:val="00D71EC4"/>
    <w:rsid w:val="00D72D5A"/>
    <w:rsid w:val="00D72FE9"/>
    <w:rsid w:val="00D740A8"/>
    <w:rsid w:val="00D828E9"/>
    <w:rsid w:val="00D839C7"/>
    <w:rsid w:val="00DC65FD"/>
    <w:rsid w:val="00DD360D"/>
    <w:rsid w:val="00DE469B"/>
    <w:rsid w:val="00DF17B4"/>
    <w:rsid w:val="00E1055C"/>
    <w:rsid w:val="00E13910"/>
    <w:rsid w:val="00E1653B"/>
    <w:rsid w:val="00E264F6"/>
    <w:rsid w:val="00E32C61"/>
    <w:rsid w:val="00E35366"/>
    <w:rsid w:val="00E36A1F"/>
    <w:rsid w:val="00E42042"/>
    <w:rsid w:val="00E4779C"/>
    <w:rsid w:val="00E53ED8"/>
    <w:rsid w:val="00E634C2"/>
    <w:rsid w:val="00E814BC"/>
    <w:rsid w:val="00E87B5D"/>
    <w:rsid w:val="00E9250A"/>
    <w:rsid w:val="00EA0BA1"/>
    <w:rsid w:val="00EA4332"/>
    <w:rsid w:val="00EB5A38"/>
    <w:rsid w:val="00ED6664"/>
    <w:rsid w:val="00ED6BF5"/>
    <w:rsid w:val="00EE16EA"/>
    <w:rsid w:val="00EF3A2C"/>
    <w:rsid w:val="00F01E99"/>
    <w:rsid w:val="00F143CF"/>
    <w:rsid w:val="00F172BD"/>
    <w:rsid w:val="00F176D3"/>
    <w:rsid w:val="00F4261D"/>
    <w:rsid w:val="00F52529"/>
    <w:rsid w:val="00F67355"/>
    <w:rsid w:val="00F7431F"/>
    <w:rsid w:val="00F77DE0"/>
    <w:rsid w:val="00F84FB2"/>
    <w:rsid w:val="00F9298F"/>
    <w:rsid w:val="00F947A7"/>
    <w:rsid w:val="00FC010E"/>
    <w:rsid w:val="00FC1FDD"/>
    <w:rsid w:val="00FC4755"/>
    <w:rsid w:val="00FD73C1"/>
    <w:rsid w:val="00FD782E"/>
    <w:rsid w:val="033E5FE0"/>
    <w:rsid w:val="03D4032A"/>
    <w:rsid w:val="04B1300B"/>
    <w:rsid w:val="079264EE"/>
    <w:rsid w:val="0B003E2B"/>
    <w:rsid w:val="0BB52DA5"/>
    <w:rsid w:val="0BD42FA1"/>
    <w:rsid w:val="0DAA3FBC"/>
    <w:rsid w:val="0E807A60"/>
    <w:rsid w:val="157E19BD"/>
    <w:rsid w:val="17352A07"/>
    <w:rsid w:val="1BA24658"/>
    <w:rsid w:val="1C75102B"/>
    <w:rsid w:val="301C35CA"/>
    <w:rsid w:val="34DD1627"/>
    <w:rsid w:val="35851FB5"/>
    <w:rsid w:val="365A79F2"/>
    <w:rsid w:val="36A72357"/>
    <w:rsid w:val="38D41FBC"/>
    <w:rsid w:val="3D1E0E37"/>
    <w:rsid w:val="44EE1515"/>
    <w:rsid w:val="49091CDD"/>
    <w:rsid w:val="4A7F0958"/>
    <w:rsid w:val="523E3FD2"/>
    <w:rsid w:val="5ABF154D"/>
    <w:rsid w:val="5E903508"/>
    <w:rsid w:val="6513210B"/>
    <w:rsid w:val="68E812FF"/>
    <w:rsid w:val="6A183203"/>
    <w:rsid w:val="6AA6030E"/>
    <w:rsid w:val="6DA97ACA"/>
    <w:rsid w:val="6EA63EF7"/>
    <w:rsid w:val="70CD35A3"/>
    <w:rsid w:val="75EA7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12A3B-DA32-4552-9E37-D47777B08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7E4D82EC.dotm</Template>
  <TotalTime>327</TotalTime>
  <Pages>1</Pages>
  <Words>197</Words>
  <Characters>22</Characters>
  <Application>Microsoft Office Word</Application>
  <DocSecurity>0</DocSecurity>
  <Lines>1</Lines>
  <Paragraphs>1</Paragraphs>
  <ScaleCrop>false</ScaleCrop>
  <Company>China</Company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李经纬</dc:creator>
  <cp:lastModifiedBy>6152</cp:lastModifiedBy>
  <cp:revision>299</cp:revision>
  <dcterms:created xsi:type="dcterms:W3CDTF">2025-06-12T03:35:00Z</dcterms:created>
  <dcterms:modified xsi:type="dcterms:W3CDTF">2025-07-30T09:43:00Z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77824C7D039D4BD79770B9B7533219EC</vt:lpwstr>
  </property>
</Properties>
</file>