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930" w:rsidRDefault="00A5547C">
      <w:pPr>
        <w:tabs>
          <w:tab w:val="left" w:pos="142"/>
        </w:tabs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四川省眉州监狱</w:t>
      </w:r>
      <w:r>
        <w:rPr>
          <w:rFonts w:ascii="黑体" w:eastAsia="黑体" w:hAnsi="黑体" w:hint="eastAsia"/>
          <w:sz w:val="44"/>
          <w:szCs w:val="44"/>
        </w:rPr>
        <w:cr/>
        <w:t>报请减刑建议书</w:t>
      </w:r>
    </w:p>
    <w:p w:rsidR="00556930" w:rsidRDefault="00556930">
      <w:pPr>
        <w:tabs>
          <w:tab w:val="left" w:pos="142"/>
        </w:tabs>
        <w:ind w:firstLineChars="67" w:firstLine="214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556930" w:rsidRDefault="00A5547C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罪犯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张智勇</w:t>
      </w:r>
      <w:r>
        <w:rPr>
          <w:rFonts w:ascii="仿宋_GB2312" w:eastAsia="仿宋_GB2312" w:hAnsi="仿宋" w:cs="宋体"/>
          <w:kern w:val="0"/>
          <w:sz w:val="32"/>
          <w:szCs w:val="32"/>
        </w:rPr>
        <w:t>，男，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1975年6月17日</w:t>
      </w:r>
      <w:r>
        <w:rPr>
          <w:rFonts w:ascii="仿宋_GB2312" w:eastAsia="仿宋_GB2312" w:hAnsi="仿宋" w:cs="宋体"/>
          <w:kern w:val="0"/>
          <w:sz w:val="32"/>
          <w:szCs w:val="32"/>
        </w:rPr>
        <w:t>出生，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小学肄业</w:t>
      </w:r>
      <w:r>
        <w:rPr>
          <w:rFonts w:ascii="仿宋_GB2312" w:eastAsia="仿宋_GB2312" w:hAnsi="仿宋" w:cs="宋体"/>
          <w:kern w:val="0"/>
          <w:sz w:val="32"/>
          <w:szCs w:val="32"/>
        </w:rPr>
        <w:t>，现在四川省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>监狱服刑。</w:t>
      </w:r>
    </w:p>
    <w:p w:rsidR="00C83A94" w:rsidRDefault="00C83A94" w:rsidP="00C83A94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>
        <w:rPr>
          <w:rFonts w:ascii="仿宋" w:eastAsia="仿宋" w:hAnsi="仿宋" w:cs="宋体" w:hint="eastAsia"/>
          <w:kern w:val="0"/>
          <w:sz w:val="32"/>
          <w:szCs w:val="32"/>
        </w:rPr>
        <w:t>认真遵守</w:t>
      </w:r>
      <w:r>
        <w:rPr>
          <w:rFonts w:ascii="仿宋" w:eastAsia="仿宋" w:hAnsi="仿宋" w:cs="宋体"/>
          <w:kern w:val="0"/>
          <w:sz w:val="32"/>
          <w:szCs w:val="32"/>
        </w:rPr>
        <w:t>监规，接受教育改造</w:t>
      </w:r>
      <w:r>
        <w:rPr>
          <w:rFonts w:ascii="仿宋" w:eastAsia="仿宋" w:hAnsi="仿宋" w:cs="宋体" w:hint="eastAsia"/>
          <w:kern w:val="0"/>
          <w:sz w:val="32"/>
          <w:szCs w:val="32"/>
        </w:rPr>
        <w:t>，确有悔改表现。</w:t>
      </w:r>
    </w:p>
    <w:p w:rsidR="00556930" w:rsidRDefault="00C83A94" w:rsidP="00C83A94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为此，</w:t>
      </w:r>
      <w:r w:rsidR="00A5547C">
        <w:rPr>
          <w:rFonts w:ascii="仿宋_GB2312" w:eastAsia="仿宋_GB2312" w:hAnsi="仿宋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根据《中华人民共和国监狱法》笫二十九条、《中华人民共和国刑法》笫七十八条、《中华人民共和国刑事诉讼法》第二百七十三条第二款的规定，建议对罪犯</w:t>
      </w:r>
      <w:r w:rsidR="00A5547C">
        <w:rPr>
          <w:rFonts w:ascii="仿宋_GB2312" w:eastAsia="仿宋_GB2312" w:hAnsi="仿宋" w:cs="宋体" w:hint="eastAsia"/>
          <w:kern w:val="0"/>
          <w:sz w:val="32"/>
          <w:szCs w:val="32"/>
        </w:rPr>
        <w:t>张智勇</w:t>
      </w:r>
      <w:r w:rsidR="00A5547C">
        <w:rPr>
          <w:rFonts w:ascii="仿宋_GB2312" w:eastAsia="仿宋_GB2312" w:hAnsi="仿宋" w:cs="宋体"/>
          <w:kern w:val="0"/>
          <w:sz w:val="32"/>
          <w:szCs w:val="32"/>
        </w:rPr>
        <w:t>减刑</w:t>
      </w:r>
      <w:r w:rsidR="00A5547C">
        <w:rPr>
          <w:rFonts w:ascii="仿宋_GB2312" w:eastAsia="仿宋_GB2312" w:hAnsi="仿宋" w:cs="宋体" w:hint="eastAsia"/>
          <w:kern w:val="0"/>
          <w:sz w:val="32"/>
          <w:szCs w:val="32"/>
        </w:rPr>
        <w:t>八个月</w:t>
      </w:r>
      <w:r w:rsidR="00A5547C">
        <w:rPr>
          <w:rFonts w:ascii="仿宋_GB2312" w:eastAsia="仿宋_GB2312" w:hAnsi="仿宋" w:cs="宋体"/>
          <w:kern w:val="0"/>
          <w:sz w:val="32"/>
          <w:szCs w:val="32"/>
        </w:rPr>
        <w:t>。</w:t>
      </w:r>
    </w:p>
    <w:p w:rsidR="00556930" w:rsidRDefault="00A5547C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特报请裁定。</w:t>
      </w:r>
    </w:p>
    <w:p w:rsidR="00556930" w:rsidRDefault="00A5547C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此致</w:t>
      </w:r>
    </w:p>
    <w:p w:rsidR="00556930" w:rsidRDefault="00A5547C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眉山市中级</w:t>
      </w:r>
      <w:r>
        <w:rPr>
          <w:rFonts w:ascii="仿宋_GB2312" w:eastAsia="仿宋_GB2312" w:hAnsi="仿宋" w:cs="宋体"/>
          <w:kern w:val="0"/>
          <w:sz w:val="32"/>
          <w:szCs w:val="32"/>
        </w:rPr>
        <w:t>人民法院</w:t>
      </w:r>
    </w:p>
    <w:p w:rsidR="00556930" w:rsidRDefault="00556930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556930" w:rsidRDefault="00556930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556930" w:rsidRDefault="00556930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bookmarkStart w:id="0" w:name="_GoBack"/>
      <w:bookmarkEnd w:id="0"/>
    </w:p>
    <w:p w:rsidR="00556930" w:rsidRDefault="00A5547C">
      <w:pPr>
        <w:widowControl/>
        <w:wordWrap w:val="0"/>
        <w:ind w:right="480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 xml:space="preserve">监狱 </w:t>
      </w:r>
    </w:p>
    <w:p w:rsidR="00556930" w:rsidRDefault="00A5547C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二</w:t>
      </w:r>
      <w:r>
        <w:rPr>
          <w:rFonts w:ascii="宋体" w:eastAsia="宋体" w:hAnsi="宋体" w:cs="宋体" w:hint="eastAsia"/>
          <w:kern w:val="0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二五年七月二十四日</w:t>
      </w:r>
    </w:p>
    <w:p w:rsidR="00556930" w:rsidRDefault="00556930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556930" w:rsidRDefault="00556930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  <w:sectPr w:rsidR="00556930">
          <w:pgSz w:w="11906" w:h="16838"/>
          <w:pgMar w:top="851" w:right="849" w:bottom="1440" w:left="993" w:header="851" w:footer="992" w:gutter="0"/>
          <w:pgNumType w:start="1"/>
          <w:cols w:space="425"/>
          <w:docGrid w:type="lines" w:linePitch="312"/>
        </w:sectPr>
      </w:pPr>
    </w:p>
    <w:p w:rsidR="00556930" w:rsidRDefault="00556930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sectPr w:rsidR="00556930">
      <w:type w:val="continuous"/>
      <w:pgSz w:w="11906" w:h="16838"/>
      <w:pgMar w:top="851" w:right="849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A94" w:rsidRDefault="00C83A94" w:rsidP="00C83A94">
      <w:r>
        <w:separator/>
      </w:r>
    </w:p>
  </w:endnote>
  <w:endnote w:type="continuationSeparator" w:id="0">
    <w:p w:rsidR="00C83A94" w:rsidRDefault="00C83A94" w:rsidP="00C83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A94" w:rsidRDefault="00C83A94" w:rsidP="00C83A94">
      <w:r>
        <w:separator/>
      </w:r>
    </w:p>
  </w:footnote>
  <w:footnote w:type="continuationSeparator" w:id="0">
    <w:p w:rsidR="00C83A94" w:rsidRDefault="00C83A94" w:rsidP="00C83A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24448"/>
    <w:rsid w:val="0003538C"/>
    <w:rsid w:val="00040FEE"/>
    <w:rsid w:val="00047255"/>
    <w:rsid w:val="00066A61"/>
    <w:rsid w:val="00084309"/>
    <w:rsid w:val="000A0D48"/>
    <w:rsid w:val="000A3A7D"/>
    <w:rsid w:val="000A497D"/>
    <w:rsid w:val="000B2DF2"/>
    <w:rsid w:val="000B5F20"/>
    <w:rsid w:val="000C4D18"/>
    <w:rsid w:val="000D0A12"/>
    <w:rsid w:val="000D34CF"/>
    <w:rsid w:val="000D5CCF"/>
    <w:rsid w:val="00133B80"/>
    <w:rsid w:val="00136920"/>
    <w:rsid w:val="00140C55"/>
    <w:rsid w:val="00146067"/>
    <w:rsid w:val="001472F5"/>
    <w:rsid w:val="0014798D"/>
    <w:rsid w:val="00154C0A"/>
    <w:rsid w:val="001551D0"/>
    <w:rsid w:val="00161676"/>
    <w:rsid w:val="00170B8A"/>
    <w:rsid w:val="00180795"/>
    <w:rsid w:val="0019112F"/>
    <w:rsid w:val="001A0637"/>
    <w:rsid w:val="001A5AE1"/>
    <w:rsid w:val="001B6D21"/>
    <w:rsid w:val="001E44D7"/>
    <w:rsid w:val="001E5555"/>
    <w:rsid w:val="001F79C7"/>
    <w:rsid w:val="00205B5F"/>
    <w:rsid w:val="00231CD7"/>
    <w:rsid w:val="002334E0"/>
    <w:rsid w:val="00262C0A"/>
    <w:rsid w:val="0027517D"/>
    <w:rsid w:val="00287661"/>
    <w:rsid w:val="002925CB"/>
    <w:rsid w:val="002A467A"/>
    <w:rsid w:val="002B7C4F"/>
    <w:rsid w:val="002C15E7"/>
    <w:rsid w:val="002C30A6"/>
    <w:rsid w:val="002C41CB"/>
    <w:rsid w:val="002C6CE7"/>
    <w:rsid w:val="002F370F"/>
    <w:rsid w:val="002F6DAD"/>
    <w:rsid w:val="002F7311"/>
    <w:rsid w:val="002F7672"/>
    <w:rsid w:val="00306AC7"/>
    <w:rsid w:val="00321242"/>
    <w:rsid w:val="00326460"/>
    <w:rsid w:val="003467E1"/>
    <w:rsid w:val="00346D67"/>
    <w:rsid w:val="003516CF"/>
    <w:rsid w:val="00357939"/>
    <w:rsid w:val="00362204"/>
    <w:rsid w:val="00367741"/>
    <w:rsid w:val="003756F4"/>
    <w:rsid w:val="00383BC6"/>
    <w:rsid w:val="00394D03"/>
    <w:rsid w:val="003E7059"/>
    <w:rsid w:val="003F2704"/>
    <w:rsid w:val="003F555B"/>
    <w:rsid w:val="0040192E"/>
    <w:rsid w:val="004061B9"/>
    <w:rsid w:val="00407D3D"/>
    <w:rsid w:val="004104F5"/>
    <w:rsid w:val="00420354"/>
    <w:rsid w:val="00431AD9"/>
    <w:rsid w:val="0043605C"/>
    <w:rsid w:val="0044504A"/>
    <w:rsid w:val="00454E3E"/>
    <w:rsid w:val="0047222E"/>
    <w:rsid w:val="00481686"/>
    <w:rsid w:val="0048483E"/>
    <w:rsid w:val="004A68D8"/>
    <w:rsid w:val="004A79BA"/>
    <w:rsid w:val="004E37D2"/>
    <w:rsid w:val="004E4E3F"/>
    <w:rsid w:val="004F2298"/>
    <w:rsid w:val="004F716B"/>
    <w:rsid w:val="00502438"/>
    <w:rsid w:val="005124ED"/>
    <w:rsid w:val="00535579"/>
    <w:rsid w:val="00537266"/>
    <w:rsid w:val="005450CC"/>
    <w:rsid w:val="00555C0A"/>
    <w:rsid w:val="00555C58"/>
    <w:rsid w:val="00556930"/>
    <w:rsid w:val="005579C5"/>
    <w:rsid w:val="0057659D"/>
    <w:rsid w:val="005C46AE"/>
    <w:rsid w:val="005C5E0D"/>
    <w:rsid w:val="005E60C6"/>
    <w:rsid w:val="005E7F84"/>
    <w:rsid w:val="006037E1"/>
    <w:rsid w:val="00605E91"/>
    <w:rsid w:val="00613E78"/>
    <w:rsid w:val="00614AA1"/>
    <w:rsid w:val="00616821"/>
    <w:rsid w:val="00623AB4"/>
    <w:rsid w:val="0062608B"/>
    <w:rsid w:val="00630D38"/>
    <w:rsid w:val="00644503"/>
    <w:rsid w:val="00645462"/>
    <w:rsid w:val="00645C69"/>
    <w:rsid w:val="00670F98"/>
    <w:rsid w:val="006875E6"/>
    <w:rsid w:val="00696216"/>
    <w:rsid w:val="006A15B7"/>
    <w:rsid w:val="006B1D40"/>
    <w:rsid w:val="006E0244"/>
    <w:rsid w:val="006E73AF"/>
    <w:rsid w:val="006F0C11"/>
    <w:rsid w:val="0071594B"/>
    <w:rsid w:val="007160E9"/>
    <w:rsid w:val="00726277"/>
    <w:rsid w:val="00731BD2"/>
    <w:rsid w:val="00734B6D"/>
    <w:rsid w:val="007421CC"/>
    <w:rsid w:val="00751601"/>
    <w:rsid w:val="007547E5"/>
    <w:rsid w:val="0075574E"/>
    <w:rsid w:val="007717D8"/>
    <w:rsid w:val="0079067D"/>
    <w:rsid w:val="007A6A30"/>
    <w:rsid w:val="007B7ADA"/>
    <w:rsid w:val="007C064A"/>
    <w:rsid w:val="007D21C7"/>
    <w:rsid w:val="007D72B7"/>
    <w:rsid w:val="007D77AE"/>
    <w:rsid w:val="007E6198"/>
    <w:rsid w:val="00805B6D"/>
    <w:rsid w:val="008163B6"/>
    <w:rsid w:val="00823BBF"/>
    <w:rsid w:val="008259D3"/>
    <w:rsid w:val="00832A51"/>
    <w:rsid w:val="008344B3"/>
    <w:rsid w:val="00857AC2"/>
    <w:rsid w:val="008622EA"/>
    <w:rsid w:val="008914D2"/>
    <w:rsid w:val="008941C1"/>
    <w:rsid w:val="008C5501"/>
    <w:rsid w:val="008D4FD7"/>
    <w:rsid w:val="008E43A9"/>
    <w:rsid w:val="008F0B4E"/>
    <w:rsid w:val="00907A13"/>
    <w:rsid w:val="00930FCF"/>
    <w:rsid w:val="0093438C"/>
    <w:rsid w:val="009447D7"/>
    <w:rsid w:val="00951336"/>
    <w:rsid w:val="0095186D"/>
    <w:rsid w:val="00952B1F"/>
    <w:rsid w:val="00956D69"/>
    <w:rsid w:val="00963F06"/>
    <w:rsid w:val="009753FD"/>
    <w:rsid w:val="00992AD8"/>
    <w:rsid w:val="009C0A45"/>
    <w:rsid w:val="009C61B0"/>
    <w:rsid w:val="009D76B2"/>
    <w:rsid w:val="009F45BB"/>
    <w:rsid w:val="00A061E6"/>
    <w:rsid w:val="00A21DB4"/>
    <w:rsid w:val="00A24411"/>
    <w:rsid w:val="00A51C5B"/>
    <w:rsid w:val="00A5547C"/>
    <w:rsid w:val="00A624EB"/>
    <w:rsid w:val="00A63EFD"/>
    <w:rsid w:val="00A859DC"/>
    <w:rsid w:val="00A92F1C"/>
    <w:rsid w:val="00AA1759"/>
    <w:rsid w:val="00AA34ED"/>
    <w:rsid w:val="00AB137D"/>
    <w:rsid w:val="00AB426A"/>
    <w:rsid w:val="00AC2927"/>
    <w:rsid w:val="00AD0074"/>
    <w:rsid w:val="00AD513B"/>
    <w:rsid w:val="00AF1D96"/>
    <w:rsid w:val="00B01D68"/>
    <w:rsid w:val="00B049A7"/>
    <w:rsid w:val="00B06B14"/>
    <w:rsid w:val="00B12E51"/>
    <w:rsid w:val="00B205BE"/>
    <w:rsid w:val="00B53D7F"/>
    <w:rsid w:val="00B6236B"/>
    <w:rsid w:val="00B67569"/>
    <w:rsid w:val="00B70E26"/>
    <w:rsid w:val="00B718BD"/>
    <w:rsid w:val="00B742D7"/>
    <w:rsid w:val="00B768E6"/>
    <w:rsid w:val="00B8003D"/>
    <w:rsid w:val="00B82600"/>
    <w:rsid w:val="00B841A4"/>
    <w:rsid w:val="00B86BA0"/>
    <w:rsid w:val="00BB6D34"/>
    <w:rsid w:val="00BC1A4B"/>
    <w:rsid w:val="00BC3D0F"/>
    <w:rsid w:val="00BC5DEE"/>
    <w:rsid w:val="00BC719B"/>
    <w:rsid w:val="00BD06CF"/>
    <w:rsid w:val="00BD4EC4"/>
    <w:rsid w:val="00BD7015"/>
    <w:rsid w:val="00BE0C66"/>
    <w:rsid w:val="00C10942"/>
    <w:rsid w:val="00C13741"/>
    <w:rsid w:val="00C1694E"/>
    <w:rsid w:val="00C206CD"/>
    <w:rsid w:val="00C22D0B"/>
    <w:rsid w:val="00C34D4A"/>
    <w:rsid w:val="00C52A0D"/>
    <w:rsid w:val="00C72FE1"/>
    <w:rsid w:val="00C83A94"/>
    <w:rsid w:val="00C84910"/>
    <w:rsid w:val="00CA33FE"/>
    <w:rsid w:val="00CC0F3F"/>
    <w:rsid w:val="00CD205D"/>
    <w:rsid w:val="00CD28FB"/>
    <w:rsid w:val="00CD38BB"/>
    <w:rsid w:val="00CD4B8A"/>
    <w:rsid w:val="00CD75DB"/>
    <w:rsid w:val="00CE00DD"/>
    <w:rsid w:val="00CE65AD"/>
    <w:rsid w:val="00D05FF9"/>
    <w:rsid w:val="00D225AF"/>
    <w:rsid w:val="00D33483"/>
    <w:rsid w:val="00D42CE5"/>
    <w:rsid w:val="00D43A69"/>
    <w:rsid w:val="00D63175"/>
    <w:rsid w:val="00D636AC"/>
    <w:rsid w:val="00D66567"/>
    <w:rsid w:val="00D71D7E"/>
    <w:rsid w:val="00D71EC4"/>
    <w:rsid w:val="00D72D5A"/>
    <w:rsid w:val="00D72FE9"/>
    <w:rsid w:val="00D740A8"/>
    <w:rsid w:val="00D828E9"/>
    <w:rsid w:val="00D839C7"/>
    <w:rsid w:val="00DC65FD"/>
    <w:rsid w:val="00DD360D"/>
    <w:rsid w:val="00DE469B"/>
    <w:rsid w:val="00DF17B4"/>
    <w:rsid w:val="00E1055C"/>
    <w:rsid w:val="00E13910"/>
    <w:rsid w:val="00E1653B"/>
    <w:rsid w:val="00E264F6"/>
    <w:rsid w:val="00E32C61"/>
    <w:rsid w:val="00E35366"/>
    <w:rsid w:val="00E36A1F"/>
    <w:rsid w:val="00E42042"/>
    <w:rsid w:val="00E4779C"/>
    <w:rsid w:val="00E53ED8"/>
    <w:rsid w:val="00E634C2"/>
    <w:rsid w:val="00E814BC"/>
    <w:rsid w:val="00E87B5D"/>
    <w:rsid w:val="00E9250A"/>
    <w:rsid w:val="00EA0BA1"/>
    <w:rsid w:val="00EA4332"/>
    <w:rsid w:val="00EB5A38"/>
    <w:rsid w:val="00ED6664"/>
    <w:rsid w:val="00ED6BF5"/>
    <w:rsid w:val="00EE16EA"/>
    <w:rsid w:val="00EF3A2C"/>
    <w:rsid w:val="00F01E99"/>
    <w:rsid w:val="00F143CF"/>
    <w:rsid w:val="00F172BD"/>
    <w:rsid w:val="00F176D3"/>
    <w:rsid w:val="00F4261D"/>
    <w:rsid w:val="00F52529"/>
    <w:rsid w:val="00F67355"/>
    <w:rsid w:val="00F7431F"/>
    <w:rsid w:val="00F77DE0"/>
    <w:rsid w:val="00F84FB2"/>
    <w:rsid w:val="00F9298F"/>
    <w:rsid w:val="00F947A7"/>
    <w:rsid w:val="00FC010E"/>
    <w:rsid w:val="00FC1FDD"/>
    <w:rsid w:val="00FC4755"/>
    <w:rsid w:val="00FD73C1"/>
    <w:rsid w:val="00FD782E"/>
    <w:rsid w:val="033E5FE0"/>
    <w:rsid w:val="03D4032A"/>
    <w:rsid w:val="04B1300B"/>
    <w:rsid w:val="079264EE"/>
    <w:rsid w:val="0B003E2B"/>
    <w:rsid w:val="0BB52DA5"/>
    <w:rsid w:val="0BD42FA1"/>
    <w:rsid w:val="0DAA3FBC"/>
    <w:rsid w:val="0E807A60"/>
    <w:rsid w:val="157E19BD"/>
    <w:rsid w:val="17352A07"/>
    <w:rsid w:val="1BA24658"/>
    <w:rsid w:val="1C75102B"/>
    <w:rsid w:val="34DD1627"/>
    <w:rsid w:val="35851FB5"/>
    <w:rsid w:val="365A79F2"/>
    <w:rsid w:val="36A72357"/>
    <w:rsid w:val="38D41FBC"/>
    <w:rsid w:val="3D1E0E37"/>
    <w:rsid w:val="44EE1515"/>
    <w:rsid w:val="49091CDD"/>
    <w:rsid w:val="4A7F0958"/>
    <w:rsid w:val="523E3FD2"/>
    <w:rsid w:val="5ABF154D"/>
    <w:rsid w:val="5E903508"/>
    <w:rsid w:val="6513210B"/>
    <w:rsid w:val="68E812FF"/>
    <w:rsid w:val="6A183203"/>
    <w:rsid w:val="6AA6030E"/>
    <w:rsid w:val="6DA97ACA"/>
    <w:rsid w:val="6EA63EF7"/>
    <w:rsid w:val="70CD35A3"/>
    <w:rsid w:val="75EA7F90"/>
    <w:rsid w:val="7FD07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C0450-AC21-437F-BA0E-6D3CE3299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FD7AE0FA.dotm</Template>
  <TotalTime>328</TotalTime>
  <Pages>1</Pages>
  <Words>197</Words>
  <Characters>22</Characters>
  <Application>Microsoft Office Word</Application>
  <DocSecurity>0</DocSecurity>
  <Lines>1</Lines>
  <Paragraphs>1</Paragraphs>
  <ScaleCrop>false</ScaleCrop>
  <Company>China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李经纬</dc:creator>
  <cp:lastModifiedBy>6152</cp:lastModifiedBy>
  <cp:revision>299</cp:revision>
  <dcterms:created xsi:type="dcterms:W3CDTF">2025-06-12T03:35:00Z</dcterms:created>
  <dcterms:modified xsi:type="dcterms:W3CDTF">2025-07-30T09:42:00Z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