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auto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color w:val="auto"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FF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FF"/>
          <w:sz w:val="32"/>
          <w:szCs w:val="32"/>
          <w:lang w:val="en-US" w:eastAsia="zh-CN"/>
        </w:rPr>
        <w:t xml:space="preserve"> </w:t>
      </w:r>
      <w:bookmarkStart w:id="0" w:name="_GoBack"/>
      <w:bookmarkEnd w:id="0"/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罪犯张建春，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男，</w:t>
      </w:r>
      <w:r>
        <w:rPr>
          <w:rFonts w:ascii="仿宋" w:hAnsi="仿宋" w:eastAsia="仿宋"/>
          <w:color w:val="auto"/>
          <w:sz w:val="32"/>
          <w:szCs w:val="32"/>
        </w:rPr>
        <w:t>1975年2月14日</w:t>
      </w:r>
      <w:r>
        <w:rPr>
          <w:rFonts w:hint="eastAsia" w:ascii="仿宋" w:hAnsi="仿宋" w:eastAsia="仿宋"/>
          <w:color w:val="auto"/>
          <w:sz w:val="32"/>
          <w:szCs w:val="32"/>
        </w:rPr>
        <w:t>出生，小学文化，现在四川省眉州监狱服刑。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color w:val="auto"/>
          <w:sz w:val="32"/>
          <w:szCs w:val="32"/>
        </w:rPr>
        <w:t>张建春</w:t>
      </w:r>
      <w:r>
        <w:rPr>
          <w:rFonts w:hint="eastAsia" w:ascii="仿宋" w:hAnsi="仿宋" w:eastAsia="仿宋"/>
          <w:sz w:val="32"/>
          <w:szCs w:val="32"/>
        </w:rPr>
        <w:t>在服刑期间，认真遵守监规，接受教育改造，确有悔改表现。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为此，根据《中华人民共和国监狱法》第二十九条、《中华人民共和国刑法》第七十八条、《中华人民共和国刑事诉讼法》第二百七十三条第二款的规定，建议对罪犯张建春减刑八个月。特报请裁定。</w:t>
      </w:r>
    </w:p>
    <w:p>
      <w:pPr>
        <w:spacing w:line="580" w:lineRule="exact"/>
        <w:ind w:firstLine="57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此致</w:t>
      </w:r>
    </w:p>
    <w:p>
      <w:pPr>
        <w:spacing w:line="580" w:lineRule="exact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眉山市中级人民法院</w:t>
      </w:r>
    </w:p>
    <w:p>
      <w:pPr>
        <w:spacing w:line="580" w:lineRule="exact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                       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4960" w:firstLineChars="155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二0二五年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七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二十四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2BFD"/>
    <w:rsid w:val="00073322"/>
    <w:rsid w:val="00073329"/>
    <w:rsid w:val="0007340F"/>
    <w:rsid w:val="00073622"/>
    <w:rsid w:val="000742EF"/>
    <w:rsid w:val="000742FD"/>
    <w:rsid w:val="000755F9"/>
    <w:rsid w:val="00076D02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8C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552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7CB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67C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6A"/>
    <w:rsid w:val="00296AB6"/>
    <w:rsid w:val="00296E04"/>
    <w:rsid w:val="00296F3F"/>
    <w:rsid w:val="0029799A"/>
    <w:rsid w:val="00297AAE"/>
    <w:rsid w:val="002A021F"/>
    <w:rsid w:val="002A0279"/>
    <w:rsid w:val="002A031D"/>
    <w:rsid w:val="002A0E82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BC4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85E"/>
    <w:rsid w:val="00337E53"/>
    <w:rsid w:val="0034061D"/>
    <w:rsid w:val="00340C86"/>
    <w:rsid w:val="00340ED9"/>
    <w:rsid w:val="00340F70"/>
    <w:rsid w:val="00341592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B52"/>
    <w:rsid w:val="00360DCF"/>
    <w:rsid w:val="00361062"/>
    <w:rsid w:val="003610E0"/>
    <w:rsid w:val="003612EE"/>
    <w:rsid w:val="00361402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631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346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18A9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E0C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594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2FF0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69E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04D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1D54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548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8A0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777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D7FBA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9E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25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3BF9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3FAE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535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6F46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6F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5EF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2E41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5FD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C97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292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2C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462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4134C4C"/>
    <w:rsid w:val="09317100"/>
    <w:rsid w:val="0D811227"/>
    <w:rsid w:val="0E2938EB"/>
    <w:rsid w:val="0E7804EF"/>
    <w:rsid w:val="10EE31A4"/>
    <w:rsid w:val="127F3542"/>
    <w:rsid w:val="137B4898"/>
    <w:rsid w:val="14F25E20"/>
    <w:rsid w:val="16BA4DA3"/>
    <w:rsid w:val="1C8F4F06"/>
    <w:rsid w:val="228C098C"/>
    <w:rsid w:val="23A7010E"/>
    <w:rsid w:val="2B3C1F0C"/>
    <w:rsid w:val="2C7B215D"/>
    <w:rsid w:val="316221B6"/>
    <w:rsid w:val="333F4872"/>
    <w:rsid w:val="370A6576"/>
    <w:rsid w:val="389E35DE"/>
    <w:rsid w:val="38A77D39"/>
    <w:rsid w:val="3EB2305B"/>
    <w:rsid w:val="3F5A5CAA"/>
    <w:rsid w:val="4083778B"/>
    <w:rsid w:val="41C821C2"/>
    <w:rsid w:val="437F66BC"/>
    <w:rsid w:val="439E48EC"/>
    <w:rsid w:val="43D32A63"/>
    <w:rsid w:val="47F473A6"/>
    <w:rsid w:val="4C4B759E"/>
    <w:rsid w:val="4D2D3BB8"/>
    <w:rsid w:val="511150B9"/>
    <w:rsid w:val="52874FBA"/>
    <w:rsid w:val="52985F04"/>
    <w:rsid w:val="565B7127"/>
    <w:rsid w:val="5D0538AC"/>
    <w:rsid w:val="643849AB"/>
    <w:rsid w:val="6905347F"/>
    <w:rsid w:val="6E4712D8"/>
    <w:rsid w:val="71800AD1"/>
    <w:rsid w:val="73777F02"/>
    <w:rsid w:val="7F247391"/>
    <w:rsid w:val="7FB7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EC145181.dotm</Template>
  <Company>Microsoft</Company>
  <Pages>65</Pages>
  <Words>24206</Words>
  <Characters>4076</Characters>
  <Lines>33</Lines>
  <Paragraphs>56</Paragraphs>
  <TotalTime>0</TotalTime>
  <ScaleCrop>false</ScaleCrop>
  <LinksUpToDate>false</LinksUpToDate>
  <CharactersWithSpaces>28226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2025-06-03T01:16:00Z</dcterms:created>
  <dc:creator>Billgates</dc:creator>
  <cp:lastModifiedBy>6391</cp:lastModifiedBy>
  <cp:lastPrinted>2018-02-22T08:11:00Z</cp:lastPrinted>
  <dcterms:modified xsi:type="dcterms:W3CDTF">2025-07-28T02:22:08Z</dcterms:modified>
  <dc:title>四川省眉山监狱</dc:title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