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7F7" w:rsidRDefault="00F501B5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3257F7" w:rsidRDefault="00F501B5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3257F7" w:rsidRDefault="003257F7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3257F7" w:rsidRDefault="00F501B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罪犯张庆生，男，</w:t>
      </w:r>
      <w:r>
        <w:rPr>
          <w:rFonts w:ascii="仿宋" w:eastAsia="仿宋" w:hAnsi="仿宋" w:hint="eastAsia"/>
          <w:sz w:val="32"/>
          <w:szCs w:val="32"/>
        </w:rPr>
        <w:t>1973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日出生</w:t>
      </w:r>
      <w:r>
        <w:rPr>
          <w:rFonts w:ascii="仿宋" w:eastAsia="仿宋" w:hAnsi="仿宋" w:hint="eastAsia"/>
          <w:sz w:val="32"/>
          <w:szCs w:val="32"/>
        </w:rPr>
        <w:t>，大学文化，</w:t>
      </w:r>
      <w:r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F501B5" w:rsidRDefault="00F501B5" w:rsidP="00F501B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张庆生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3257F7" w:rsidRDefault="00F501B5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/>
          <w:sz w:val="32"/>
          <w:szCs w:val="32"/>
        </w:rPr>
        <w:t>张庆生</w:t>
      </w:r>
      <w:r>
        <w:rPr>
          <w:rFonts w:ascii="仿宋" w:eastAsia="仿宋" w:hAnsi="仿宋" w:hint="eastAsia"/>
          <w:sz w:val="32"/>
          <w:szCs w:val="32"/>
        </w:rPr>
        <w:t>减</w:t>
      </w:r>
      <w:r>
        <w:rPr>
          <w:rFonts w:ascii="仿宋" w:eastAsia="仿宋" w:hAnsi="仿宋" w:hint="eastAsia"/>
          <w:sz w:val="32"/>
          <w:szCs w:val="32"/>
        </w:rPr>
        <w:t>刑二个月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3257F7" w:rsidRDefault="00F501B5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3257F7" w:rsidRDefault="00F501B5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3257F7" w:rsidRDefault="00F501B5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3257F7" w:rsidRDefault="00F501B5">
      <w:pPr>
        <w:spacing w:line="580" w:lineRule="exact"/>
        <w:ind w:firstLineChars="2000" w:firstLine="64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3257F7" w:rsidRDefault="00F501B5" w:rsidP="00F501B5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  <w:bookmarkStart w:id="0" w:name="_GoBack"/>
      <w:bookmarkEnd w:id="0"/>
    </w:p>
    <w:sectPr w:rsidR="003257F7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257F7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A0199"/>
    <w:rsid w:val="006C796B"/>
    <w:rsid w:val="006F53AE"/>
    <w:rsid w:val="00747655"/>
    <w:rsid w:val="00863D75"/>
    <w:rsid w:val="008A4CEA"/>
    <w:rsid w:val="008B07D7"/>
    <w:rsid w:val="00A27CC2"/>
    <w:rsid w:val="00B02075"/>
    <w:rsid w:val="00CE6BE5"/>
    <w:rsid w:val="00CF3C6A"/>
    <w:rsid w:val="00D81EF6"/>
    <w:rsid w:val="00D82866"/>
    <w:rsid w:val="00DC080F"/>
    <w:rsid w:val="00E424A1"/>
    <w:rsid w:val="00E77154"/>
    <w:rsid w:val="00F501B5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7622588"/>
    <w:rsid w:val="68467A65"/>
    <w:rsid w:val="6A1E44FE"/>
    <w:rsid w:val="6A707546"/>
    <w:rsid w:val="6CEE3518"/>
    <w:rsid w:val="709E6B06"/>
    <w:rsid w:val="72FE2130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8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460217C3.dotm</Template>
  <TotalTime>154</TotalTime>
  <Pages>1</Pages>
  <Words>197</Words>
  <Characters>52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