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罪犯崔冰冰，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1999年6月26日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崔冰冰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为此，根据《中华人民共和国监狱法》第二十九条、《中华人民共和国刑法》第七十八条、《中华人民共和国刑事诉讼法》第二百七十三条第二款的规定，建议对罪犯崔冰冰减刑六个月。特报请裁定。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  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3C610B5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3DA4857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2025-07-28T02:07:08Z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