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3B8" w:rsidRDefault="004E166B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BA53B8" w:rsidRDefault="00BA53B8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BA53B8" w:rsidRDefault="004E166B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夏洪刚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1972年4月28日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小学肄业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0B528A" w:rsidRDefault="000B528A" w:rsidP="000B528A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BA53B8" w:rsidRDefault="000B528A" w:rsidP="000B528A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 w:rsidR="004E166B">
        <w:rPr>
          <w:rFonts w:ascii="仿宋_GB2312" w:eastAsia="仿宋_GB2312" w:hAnsi="仿宋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根据《中华人民共和国监狱法》笫二十九条、《中华人民共和国刑法》笫七十八条、《中华人民共和国刑事诉讼法》第二百七十三条第二款的规定，建议对罪犯</w:t>
      </w:r>
      <w:r w:rsidR="004E166B">
        <w:rPr>
          <w:rFonts w:ascii="仿宋_GB2312" w:eastAsia="仿宋_GB2312" w:hAnsi="仿宋" w:cs="宋体" w:hint="eastAsia"/>
          <w:kern w:val="0"/>
          <w:sz w:val="32"/>
          <w:szCs w:val="32"/>
        </w:rPr>
        <w:t>夏洪刚</w:t>
      </w:r>
      <w:r w:rsidR="004E166B">
        <w:rPr>
          <w:rFonts w:ascii="仿宋_GB2312" w:eastAsia="仿宋_GB2312" w:hAnsi="仿宋" w:cs="宋体"/>
          <w:kern w:val="0"/>
          <w:sz w:val="32"/>
          <w:szCs w:val="32"/>
        </w:rPr>
        <w:t>减刑</w:t>
      </w:r>
      <w:r w:rsidR="004E166B">
        <w:rPr>
          <w:rFonts w:ascii="仿宋_GB2312" w:eastAsia="仿宋_GB2312" w:hAnsi="仿宋" w:cs="宋体" w:hint="eastAsia"/>
          <w:kern w:val="0"/>
          <w:sz w:val="32"/>
          <w:szCs w:val="32"/>
        </w:rPr>
        <w:t>八个月</w:t>
      </w:r>
      <w:r w:rsidR="004E166B">
        <w:rPr>
          <w:rFonts w:ascii="仿宋_GB2312" w:eastAsia="仿宋_GB2312" w:hAnsi="仿宋" w:cs="宋体"/>
          <w:kern w:val="0"/>
          <w:sz w:val="32"/>
          <w:szCs w:val="32"/>
        </w:rPr>
        <w:t>。</w:t>
      </w:r>
    </w:p>
    <w:p w:rsidR="00BA53B8" w:rsidRDefault="004E166B">
      <w:pPr>
        <w:widowControl/>
        <w:ind w:firstLineChars="250" w:firstLine="80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BA53B8" w:rsidRDefault="004E166B">
      <w:pPr>
        <w:widowControl/>
        <w:ind w:firstLineChars="250" w:firstLine="80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 xml:space="preserve">此致 </w:t>
      </w:r>
    </w:p>
    <w:p w:rsidR="00BA53B8" w:rsidRDefault="004E166B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眉山市中级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BA53B8" w:rsidRDefault="00BA53B8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BA53B8" w:rsidRDefault="00BA53B8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BA53B8" w:rsidRDefault="004E166B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BA53B8" w:rsidRDefault="004E166B" w:rsidP="004E166B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BA53B8" w:rsidRDefault="00BA53B8" w:rsidP="004E166B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bookmarkStart w:id="0" w:name="_GoBack"/>
      <w:bookmarkEnd w:id="0"/>
    </w:p>
    <w:sectPr w:rsidR="00BA53B8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28A" w:rsidRDefault="000B528A" w:rsidP="000B528A">
      <w:r>
        <w:separator/>
      </w:r>
    </w:p>
  </w:endnote>
  <w:endnote w:type="continuationSeparator" w:id="0">
    <w:p w:rsidR="000B528A" w:rsidRDefault="000B528A" w:rsidP="000B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28A" w:rsidRDefault="000B528A" w:rsidP="000B528A">
      <w:r>
        <w:separator/>
      </w:r>
    </w:p>
  </w:footnote>
  <w:footnote w:type="continuationSeparator" w:id="0">
    <w:p w:rsidR="000B528A" w:rsidRDefault="000B528A" w:rsidP="000B52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129C3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28A"/>
    <w:rsid w:val="000B5F20"/>
    <w:rsid w:val="000C4D18"/>
    <w:rsid w:val="000D0A12"/>
    <w:rsid w:val="000D34CF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68D8"/>
    <w:rsid w:val="004A79BA"/>
    <w:rsid w:val="004E166B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79C5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C5501"/>
    <w:rsid w:val="008D4FD7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A53B8"/>
    <w:rsid w:val="00BB6D34"/>
    <w:rsid w:val="00BC1A4B"/>
    <w:rsid w:val="00BC3D0F"/>
    <w:rsid w:val="00BC5DEE"/>
    <w:rsid w:val="00BC719B"/>
    <w:rsid w:val="00BD06CF"/>
    <w:rsid w:val="00BD4EC4"/>
    <w:rsid w:val="00BD7015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79264EE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34DD1627"/>
    <w:rsid w:val="35851FB5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ADC68CF"/>
    <w:rsid w:val="6DA97ACA"/>
    <w:rsid w:val="6EA63EF7"/>
    <w:rsid w:val="70CD35A3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826F1-320B-4F8B-9269-70EAE0E5E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C2760DAC.dotm</Template>
  <TotalTime>327</TotalTime>
  <Pages>1</Pages>
  <Words>197</Words>
  <Characters>20</Characters>
  <Application>Microsoft Office Word</Application>
  <DocSecurity>0</DocSecurity>
  <Lines>1</Lines>
  <Paragraphs>1</Paragraphs>
  <ScaleCrop>false</ScaleCrop>
  <Company>China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300</cp:revision>
  <dcterms:created xsi:type="dcterms:W3CDTF">2025-06-12T03:35:00Z</dcterms:created>
  <dcterms:modified xsi:type="dcterms:W3CDTF">2025-07-30T09:44:00Z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