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98B" w:rsidRDefault="00367364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367364" w:rsidRDefault="00367364" w:rsidP="00367364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5D2F1E" w:rsidRDefault="005D2F1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B8098B" w:rsidRDefault="0036736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罪犯吕定刚,男，</w:t>
      </w:r>
      <w:r>
        <w:rPr>
          <w:rFonts w:ascii="仿宋" w:eastAsia="仿宋" w:hAnsi="仿宋"/>
          <w:sz w:val="32"/>
          <w:szCs w:val="32"/>
        </w:rPr>
        <w:t>1986年8月1日</w:t>
      </w:r>
      <w:r>
        <w:rPr>
          <w:rFonts w:ascii="仿宋" w:eastAsia="仿宋" w:hAnsi="仿宋" w:hint="eastAsia"/>
          <w:sz w:val="32"/>
          <w:szCs w:val="32"/>
        </w:rPr>
        <w:t>出生,初中文化，现在四川省眉州监狱服刑。</w:t>
      </w:r>
    </w:p>
    <w:p w:rsidR="00367364" w:rsidRDefault="00367364" w:rsidP="00367364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罪犯吕定刚在服刑期间，认真遵守监规，接受教育改造，确有悔改表现。</w:t>
      </w:r>
    </w:p>
    <w:p w:rsidR="00B8098B" w:rsidRDefault="0036736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为此，根据《中华人民共和国监狱法》第二十九条、《中华人民共和国刑法》第七十八条、《中华人民共和国刑事诉讼法》第二百七十三条第二款之规定，建议对罪犯吕定刚减刑四个月。特报请裁定。</w:t>
      </w:r>
    </w:p>
    <w:p w:rsidR="00B8098B" w:rsidRDefault="0036736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B8098B" w:rsidRDefault="00367364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8098B" w:rsidRDefault="00B8098B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</w:p>
    <w:p w:rsidR="00B8098B" w:rsidRDefault="00367364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B8098B" w:rsidRPr="00367364" w:rsidRDefault="00367364" w:rsidP="00367364">
      <w:pPr>
        <w:spacing w:line="58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  <w:sectPr w:rsidR="00B8098B" w:rsidRPr="0036736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B8098B" w:rsidRDefault="00B8098B">
      <w:pPr>
        <w:sectPr w:rsidR="00B8098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8098B" w:rsidRDefault="00B8098B">
      <w:pPr>
        <w:sectPr w:rsidR="00B8098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8098B" w:rsidRDefault="00B8098B"/>
    <w:sectPr w:rsidR="00B8098B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67364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5D2F1E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098B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2BB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2F74BC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1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4A08A3D6.dotm</Template>
  <TotalTime>24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30</cp:revision>
  <dcterms:created xsi:type="dcterms:W3CDTF">2025-06-18T02:38:00Z</dcterms:created>
  <dcterms:modified xsi:type="dcterms:W3CDTF">2025-07-25T05:59:00Z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