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389" w:rsidRPr="00996B83" w:rsidRDefault="00697389" w:rsidP="00697389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97389" w:rsidRPr="00996B83" w:rsidRDefault="00697389" w:rsidP="0069738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97389" w:rsidRPr="00996B83" w:rsidRDefault="00697389" w:rsidP="0069738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697389" w:rsidRPr="00996B83" w:rsidRDefault="00697389" w:rsidP="00697389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97389" w:rsidRDefault="00697389" w:rsidP="00697389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罪犯刘都，男，2001年4月3</w:t>
      </w:r>
      <w:r w:rsidR="00DE3B80"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中专文化，</w:t>
      </w:r>
      <w:r w:rsidR="00DE3B80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F71652" w:rsidRDefault="00F71652" w:rsidP="00F7165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DE3B80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刘都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bookmarkStart w:id="0" w:name="_GoBack"/>
      <w:bookmarkEnd w:id="0"/>
    </w:p>
    <w:p w:rsidR="00697389" w:rsidRPr="00996B83" w:rsidRDefault="00697389" w:rsidP="00697389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为此，根据《中华人民共和国监狱法》第二十九条、《中华人民共和国刑法》第七十八条、《中华人民共和国刑事诉讼法》第二百七十三条第二款之规定，建议对罪犯刘都减刑八个月。特报请裁定。</w:t>
      </w:r>
    </w:p>
    <w:p w:rsidR="00697389" w:rsidRPr="00996B83" w:rsidRDefault="00697389" w:rsidP="00697389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97389" w:rsidRPr="00996B83" w:rsidRDefault="00697389" w:rsidP="00697389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697389" w:rsidRPr="00996B83" w:rsidRDefault="00697389" w:rsidP="00697389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697389" w:rsidRPr="00996B83" w:rsidRDefault="00697389" w:rsidP="00697389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697389" w:rsidRPr="00996B83" w:rsidRDefault="00697389" w:rsidP="00697389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97389" w:rsidRPr="00996B83" w:rsidRDefault="00697389" w:rsidP="00697389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697389">
      <w:pPr>
        <w:spacing w:line="580" w:lineRule="exact"/>
      </w:pP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0570"/>
    <w:rsid w:val="00041ECC"/>
    <w:rsid w:val="00053C0D"/>
    <w:rsid w:val="000A1BF2"/>
    <w:rsid w:val="000C5943"/>
    <w:rsid w:val="000F2F13"/>
    <w:rsid w:val="000F4FBD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2A04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97389"/>
    <w:rsid w:val="006B28D8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44A7"/>
    <w:rsid w:val="00BD5210"/>
    <w:rsid w:val="00BD587E"/>
    <w:rsid w:val="00C21DC8"/>
    <w:rsid w:val="00C2371C"/>
    <w:rsid w:val="00C46A35"/>
    <w:rsid w:val="00C66904"/>
    <w:rsid w:val="00C700A4"/>
    <w:rsid w:val="00C7117E"/>
    <w:rsid w:val="00C7388E"/>
    <w:rsid w:val="00C975FD"/>
    <w:rsid w:val="00CA4BAF"/>
    <w:rsid w:val="00CB64D4"/>
    <w:rsid w:val="00CC4BE7"/>
    <w:rsid w:val="00CF23DD"/>
    <w:rsid w:val="00D17D99"/>
    <w:rsid w:val="00D43436"/>
    <w:rsid w:val="00D80FB6"/>
    <w:rsid w:val="00DD0251"/>
    <w:rsid w:val="00DE3B80"/>
    <w:rsid w:val="00E0651D"/>
    <w:rsid w:val="00E06803"/>
    <w:rsid w:val="00E22FBD"/>
    <w:rsid w:val="00E27BCA"/>
    <w:rsid w:val="00E4204C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71652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A0DA5A-A55F-48CB-8678-F3F9C9BB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90963B11.dotm</Template>
  <TotalTime>952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140</cp:revision>
  <cp:lastPrinted>2022-06-22T02:19:00Z</cp:lastPrinted>
  <dcterms:created xsi:type="dcterms:W3CDTF">2022-03-23T06:35:00Z</dcterms:created>
  <dcterms:modified xsi:type="dcterms:W3CDTF">2025-07-31T02:00:00Z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