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0000FF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罪犯刘进，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1992年8月25日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刘进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为此，根据《中华人民共和国监狱法》第二十九条、《中华人民共和国刑法》第七十八条、《中华人民共和国刑事诉讼法》第二百七十三条第二款的规定，建议对罪犯刘进减刑七个月。特报请裁定。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AA2577F"/>
    <w:rsid w:val="6AA72A98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2025-07-28T02:11:09Z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