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85" w:rsidRPr="00996B83" w:rsidRDefault="00611985" w:rsidP="0061198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11985" w:rsidRPr="00996B83" w:rsidRDefault="00611985" w:rsidP="0061198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11985" w:rsidRPr="00996B83" w:rsidRDefault="00611985" w:rsidP="0061198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11985" w:rsidRPr="00996B83" w:rsidRDefault="00611985" w:rsidP="0061198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11985" w:rsidRDefault="00611985" w:rsidP="0061198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罪犯刘涛，男，1987年9月29</w:t>
      </w:r>
      <w:r w:rsidR="007F1C5F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="00926DAD">
        <w:rPr>
          <w:rFonts w:ascii="仿宋" w:eastAsia="仿宋" w:hAnsi="仿宋" w:hint="eastAsia"/>
          <w:color w:val="000000" w:themeColor="text1"/>
          <w:sz w:val="32"/>
          <w:szCs w:val="32"/>
        </w:rPr>
        <w:t>小学文化，现在四川省眉州监狱</w:t>
      </w:r>
      <w:bookmarkStart w:id="0" w:name="_GoBack"/>
      <w:bookmarkEnd w:id="0"/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2912CF" w:rsidRDefault="002912CF" w:rsidP="002912C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7F1C5F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刘涛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611985" w:rsidRPr="00996B83" w:rsidRDefault="00611985" w:rsidP="0061198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为此，根据《中华人民共和国监狱法》第二十九条、《中华人民共和国刑法》第七十八条、《中华人民共和国刑事诉讼法》第二百七十三条第二款之规定，建议对罪犯刘涛减刑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611985" w:rsidRPr="00996B83" w:rsidRDefault="00611985" w:rsidP="0061198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11985" w:rsidRPr="00996B83" w:rsidRDefault="00611985" w:rsidP="0061198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611985" w:rsidRPr="00996B83" w:rsidRDefault="00611985" w:rsidP="00611985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611985" w:rsidRPr="00996B83" w:rsidRDefault="00611985" w:rsidP="00611985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611985" w:rsidRPr="00996B83" w:rsidRDefault="00611985" w:rsidP="00611985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11985" w:rsidRPr="00996B83" w:rsidRDefault="00611985" w:rsidP="00611985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15DEC" w:rsidRPr="00172327" w:rsidRDefault="00015DEC" w:rsidP="00611985"/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0A14"/>
    <w:rsid w:val="00206123"/>
    <w:rsid w:val="002263B6"/>
    <w:rsid w:val="00230197"/>
    <w:rsid w:val="002321DD"/>
    <w:rsid w:val="0025604B"/>
    <w:rsid w:val="0026491E"/>
    <w:rsid w:val="0028635A"/>
    <w:rsid w:val="002912CF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22BE"/>
    <w:rsid w:val="00573648"/>
    <w:rsid w:val="005926AB"/>
    <w:rsid w:val="005C578F"/>
    <w:rsid w:val="00610084"/>
    <w:rsid w:val="00611985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C10E7"/>
    <w:rsid w:val="007E4BDF"/>
    <w:rsid w:val="007F19C4"/>
    <w:rsid w:val="007F1C5F"/>
    <w:rsid w:val="007F3F80"/>
    <w:rsid w:val="008132F0"/>
    <w:rsid w:val="008C7E69"/>
    <w:rsid w:val="009057B9"/>
    <w:rsid w:val="009266A1"/>
    <w:rsid w:val="00926DAD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10424"/>
    <w:rsid w:val="00C2371C"/>
    <w:rsid w:val="00C46A35"/>
    <w:rsid w:val="00C66904"/>
    <w:rsid w:val="00C7117E"/>
    <w:rsid w:val="00C7388E"/>
    <w:rsid w:val="00C937E9"/>
    <w:rsid w:val="00C975FD"/>
    <w:rsid w:val="00CA4BAF"/>
    <w:rsid w:val="00CB64D4"/>
    <w:rsid w:val="00CC4BE7"/>
    <w:rsid w:val="00D17D99"/>
    <w:rsid w:val="00D43436"/>
    <w:rsid w:val="00D80FB6"/>
    <w:rsid w:val="00DD0251"/>
    <w:rsid w:val="00DF2AE9"/>
    <w:rsid w:val="00E0651D"/>
    <w:rsid w:val="00E06803"/>
    <w:rsid w:val="00E22FBD"/>
    <w:rsid w:val="00E27BCA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82901F-AC8C-4F70-8E7D-47F2E2E6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7A6B419F.dotm</Template>
  <TotalTime>953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140</cp:revision>
  <cp:lastPrinted>2022-06-22T02:19:00Z</cp:lastPrinted>
  <dcterms:created xsi:type="dcterms:W3CDTF">2022-03-23T06:35:00Z</dcterms:created>
  <dcterms:modified xsi:type="dcterms:W3CDTF">2025-07-31T02:14:00Z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