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009" w:rsidRDefault="002F6443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8E3009" w:rsidRDefault="008E3009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8E3009" w:rsidRDefault="002F6443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刘国青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1978年7月2日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初中文化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BD747A" w:rsidRDefault="00CD5942" w:rsidP="00BD747A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</w:t>
      </w:r>
      <w:r>
        <w:rPr>
          <w:rFonts w:ascii="仿宋" w:eastAsia="仿宋" w:hAnsi="仿宋" w:cs="宋体" w:hint="eastAsia"/>
          <w:kern w:val="0"/>
          <w:sz w:val="32"/>
          <w:szCs w:val="32"/>
        </w:rPr>
        <w:t>死缓考验期间，无故意犯罪行为</w:t>
      </w:r>
      <w:r w:rsidR="00BD747A">
        <w:rPr>
          <w:rFonts w:ascii="仿宋" w:eastAsia="仿宋" w:hAnsi="仿宋" w:cs="宋体" w:hint="eastAsia"/>
          <w:kern w:val="0"/>
          <w:sz w:val="32"/>
          <w:szCs w:val="32"/>
        </w:rPr>
        <w:t>。</w:t>
      </w:r>
      <w:bookmarkStart w:id="0" w:name="_GoBack"/>
      <w:bookmarkEnd w:id="0"/>
    </w:p>
    <w:p w:rsidR="008E3009" w:rsidRDefault="002F6443" w:rsidP="00BD747A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为此，根据《中华人民共和国监狱法》第三十一条、《中华人民共和国刑法》第五十条、《中华人民共和国刑事诉讼法》第二百六十一条第二款的规定，建议对罪犯刘国青</w:t>
      </w:r>
      <w:r>
        <w:rPr>
          <w:rFonts w:ascii="仿宋_GB2312" w:eastAsia="仿宋_GB2312" w:hAnsi="仿宋" w:cs="宋体"/>
          <w:kern w:val="0"/>
          <w:sz w:val="32"/>
          <w:szCs w:val="32"/>
        </w:rPr>
        <w:t>减刑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减为无期徒刑，剥夺政治权利终身不变。</w:t>
      </w:r>
    </w:p>
    <w:p w:rsidR="008E3009" w:rsidRDefault="002F6443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8E3009" w:rsidRDefault="002F6443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8E3009" w:rsidRDefault="002F6443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高级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8E3009" w:rsidRDefault="008E3009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8E3009" w:rsidRDefault="008E3009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8E3009" w:rsidRDefault="008E3009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8E3009" w:rsidRDefault="002F6443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8E3009" w:rsidRDefault="002F6443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8E3009" w:rsidRDefault="008E3009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8E3009" w:rsidRDefault="008E3009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8E3009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7A" w:rsidRDefault="00BD747A" w:rsidP="00BD747A">
      <w:r>
        <w:separator/>
      </w:r>
    </w:p>
  </w:endnote>
  <w:endnote w:type="continuationSeparator" w:id="0">
    <w:p w:rsidR="00BD747A" w:rsidRDefault="00BD747A" w:rsidP="00BD7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7A" w:rsidRDefault="00BD747A" w:rsidP="00BD747A">
      <w:r>
        <w:separator/>
      </w:r>
    </w:p>
  </w:footnote>
  <w:footnote w:type="continuationSeparator" w:id="0">
    <w:p w:rsidR="00BD747A" w:rsidRDefault="00BD747A" w:rsidP="00BD7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443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2277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3009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3E95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D747A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5942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1E75AD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EC73C-6B1E-42D9-B33E-D20153716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2C2737E9.dotm</Template>
  <TotalTime>329</TotalTime>
  <Pages>1</Pages>
  <Words>196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302</cp:revision>
  <dcterms:created xsi:type="dcterms:W3CDTF">2025-06-12T03:35:00Z</dcterms:created>
  <dcterms:modified xsi:type="dcterms:W3CDTF">2025-07-30T09:52:00Z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