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6B" w:rsidRDefault="00070E6B" w:rsidP="00070E6B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</w:p>
    <w:p w:rsidR="00070E6B" w:rsidRDefault="00070E6B" w:rsidP="00070E6B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070E6B" w:rsidRDefault="00070E6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922016" w:rsidRDefault="00D7219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侯俊江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1989年1月2日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高中文化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F62A74" w:rsidRDefault="00F62A74" w:rsidP="00F62A7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922016" w:rsidRDefault="00F62A74" w:rsidP="00F62A74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D72192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D72192">
        <w:rPr>
          <w:rFonts w:ascii="仿宋_GB2312" w:eastAsia="仿宋_GB2312" w:hAnsi="仿宋" w:cs="宋体" w:hint="eastAsia"/>
          <w:kern w:val="0"/>
          <w:sz w:val="32"/>
          <w:szCs w:val="32"/>
        </w:rPr>
        <w:t>侯俊江</w:t>
      </w:r>
      <w:r w:rsidR="00D72192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D72192">
        <w:rPr>
          <w:rFonts w:ascii="仿宋_GB2312" w:eastAsia="仿宋_GB2312" w:hAnsi="仿宋" w:cs="宋体" w:hint="eastAsia"/>
          <w:kern w:val="0"/>
          <w:sz w:val="32"/>
          <w:szCs w:val="32"/>
        </w:rPr>
        <w:t>五个月</w:t>
      </w:r>
      <w:r w:rsidR="00D72192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922016" w:rsidRDefault="00D7219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922016" w:rsidRDefault="00D7219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922016" w:rsidRDefault="00D72192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922016" w:rsidRDefault="00922016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922016" w:rsidRDefault="00922016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922016" w:rsidRDefault="00D72192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922016" w:rsidRDefault="00D72192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922016" w:rsidRDefault="00922016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sectPr w:rsidR="00922016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750" w:rsidRDefault="00FE2750" w:rsidP="00FE2750">
      <w:r>
        <w:separator/>
      </w:r>
    </w:p>
  </w:endnote>
  <w:endnote w:type="continuationSeparator" w:id="0">
    <w:p w:rsidR="00FE2750" w:rsidRDefault="00FE2750" w:rsidP="00FE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750" w:rsidRDefault="00FE2750" w:rsidP="00FE2750">
      <w:r>
        <w:separator/>
      </w:r>
    </w:p>
  </w:footnote>
  <w:footnote w:type="continuationSeparator" w:id="0">
    <w:p w:rsidR="00FE2750" w:rsidRDefault="00FE2750" w:rsidP="00FE27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70E6B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06C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22016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A24CE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192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2A74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0FE2750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41D37CB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477E4-6128-488B-83C3-00CF7542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E3CBB75E.dotm</Template>
  <TotalTime>331</TotalTime>
  <Pages>1</Pages>
  <Words>197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303</cp:revision>
  <dcterms:created xsi:type="dcterms:W3CDTF">2025-06-12T03:35:00Z</dcterms:created>
  <dcterms:modified xsi:type="dcterms:W3CDTF">2025-07-30T09:45:00Z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