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06D" w:rsidRDefault="008D31F4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10051F" w:rsidRDefault="008D31F4" w:rsidP="00033BEC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033BEC" w:rsidRDefault="00033BE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E006D" w:rsidRDefault="008D31F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罪犯余保东,男，</w:t>
      </w:r>
      <w:r>
        <w:rPr>
          <w:rFonts w:ascii="仿宋" w:eastAsia="仿宋" w:hAnsi="仿宋"/>
          <w:sz w:val="32"/>
          <w:szCs w:val="32"/>
        </w:rPr>
        <w:t>1980年5月11日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5E006D" w:rsidRDefault="008D31F4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罪犯余保东在服刑期间，认真遵守监规，接受教育改造，确有悔改表现。</w:t>
      </w:r>
    </w:p>
    <w:p w:rsidR="005E006D" w:rsidRDefault="008D31F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为此，根据《中华人民共和国监狱法》第二十九条、《中华人民共和国刑法》第七十八条、《中华人民共和国刑事诉讼法》第二百七十三条第二款之规定，建议对罪犯余保东减刑六个月。特报请裁定。</w:t>
      </w:r>
    </w:p>
    <w:p w:rsidR="005E006D" w:rsidRDefault="008D31F4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5E006D" w:rsidRDefault="008D31F4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5E006D" w:rsidRDefault="005E006D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5E006D" w:rsidRDefault="008D31F4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5E006D" w:rsidRDefault="008D31F4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5E006D" w:rsidRDefault="005E006D">
      <w:pPr>
        <w:sectPr w:rsidR="005E006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E006D" w:rsidRDefault="005E006D">
      <w:pPr>
        <w:sectPr w:rsidR="005E006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E006D" w:rsidRDefault="005E006D">
      <w:pPr>
        <w:sectPr w:rsidR="005E006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5E006D" w:rsidRDefault="005E006D"/>
    <w:sectPr w:rsidR="005E006D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33BEC"/>
    <w:rsid w:val="000428C9"/>
    <w:rsid w:val="0008628D"/>
    <w:rsid w:val="0009214D"/>
    <w:rsid w:val="00094603"/>
    <w:rsid w:val="000C50AC"/>
    <w:rsid w:val="0010051F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5E006D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8D31F4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677B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0C43E49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6BFFF59C.dotm</Template>
  <TotalTime>23</TotalTime>
  <Pages>1</Pages>
  <Words>197</Words>
  <Characters>19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31</cp:revision>
  <dcterms:created xsi:type="dcterms:W3CDTF">2025-06-18T02:38:00Z</dcterms:created>
  <dcterms:modified xsi:type="dcterms:W3CDTF">2025-07-25T05:57:00Z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