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罪犯何明全，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1989年8月29日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何明全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中华人民共和国刑事诉讼法》第二百七十三条第二款的规定，建议对罪犯何明全减刑六个月。特报请裁定。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5D707C1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  <w:rsid w:val="7FC5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2025-07-28T02:09:02Z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