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38" w:rsidRDefault="00435F38" w:rsidP="00435F38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9E5810" w:rsidRDefault="009E5810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E5810" w:rsidRDefault="00435F3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万志芳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1970年9月9日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4749E8" w:rsidRDefault="004749E8" w:rsidP="004749E8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9E5810" w:rsidRDefault="004749E8" w:rsidP="004749E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435F38">
        <w:rPr>
          <w:rFonts w:ascii="仿宋_GB2312" w:eastAsia="仿宋_GB2312" w:hAnsi="仿宋" w:cs="宋体" w:hint="eastAsia"/>
          <w:kern w:val="0"/>
          <w:sz w:val="32"/>
          <w:szCs w:val="32"/>
        </w:rPr>
        <w:t>根据《中华人民共和国监狱法》第二十九条、《中华人民共和国刑法》第五十七条第二款、第七十八条、《中华人民共和国刑事诉讼法》第二百七十三条第二款的规定，建议对罪犯万志芳</w:t>
      </w:r>
      <w:r w:rsidR="00435F38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435F38">
        <w:rPr>
          <w:rFonts w:ascii="仿宋_GB2312" w:eastAsia="仿宋_GB2312" w:hAnsi="仿宋" w:cs="宋体" w:hint="eastAsia"/>
          <w:kern w:val="0"/>
          <w:sz w:val="32"/>
          <w:szCs w:val="32"/>
        </w:rPr>
        <w:t>减为有期徒刑二十五年，剥夺政治权利改为九年。</w:t>
      </w:r>
    </w:p>
    <w:p w:rsidR="009E5810" w:rsidRDefault="00435F3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9E5810" w:rsidRDefault="00435F3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9E5810" w:rsidRDefault="00435F38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高级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9E5810" w:rsidRDefault="009E581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E5810" w:rsidRDefault="009E5810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9E5810" w:rsidRDefault="00435F38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9E5810" w:rsidRDefault="00435F38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9E5810" w:rsidRDefault="009E5810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sectPr w:rsidR="009E5810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9E8" w:rsidRDefault="004749E8" w:rsidP="004749E8">
      <w:r>
        <w:separator/>
      </w:r>
    </w:p>
  </w:endnote>
  <w:endnote w:type="continuationSeparator" w:id="0">
    <w:p w:rsidR="004749E8" w:rsidRDefault="004749E8" w:rsidP="00474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9E8" w:rsidRDefault="004749E8" w:rsidP="004749E8">
      <w:r>
        <w:separator/>
      </w:r>
    </w:p>
  </w:footnote>
  <w:footnote w:type="continuationSeparator" w:id="0">
    <w:p w:rsidR="004749E8" w:rsidRDefault="004749E8" w:rsidP="004749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5F38"/>
    <w:rsid w:val="0043605C"/>
    <w:rsid w:val="0044504A"/>
    <w:rsid w:val="00454E3E"/>
    <w:rsid w:val="0047222E"/>
    <w:rsid w:val="004749E8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B25C5"/>
    <w:rsid w:val="009C0A45"/>
    <w:rsid w:val="009C61B0"/>
    <w:rsid w:val="009D76B2"/>
    <w:rsid w:val="009E5810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A3859D4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E852BC-5B64-4F85-BC1E-E0906F9F2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59CF79B.dotm</Template>
  <TotalTime>328</TotalTime>
  <Pages>1</Pages>
  <Words>221</Words>
  <Characters>18</Characters>
  <Application>Microsoft Office Word</Application>
  <DocSecurity>0</DocSecurity>
  <Lines>1</Lines>
  <Paragraphs>1</Paragraphs>
  <ScaleCrop>false</ScaleCrop>
  <Company>China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