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14" w:rsidRPr="00CC4D0C" w:rsidRDefault="00200A14" w:rsidP="00200A14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00A14" w:rsidRDefault="00200A14" w:rsidP="00200A14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00A14" w:rsidRPr="00CC4D0C" w:rsidRDefault="00200A14" w:rsidP="00200A14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00A14" w:rsidRDefault="00200A14" w:rsidP="00200A14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00A14" w:rsidRDefault="00200A14" w:rsidP="00200A14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00A14" w:rsidRPr="00343D07" w:rsidRDefault="00200A14" w:rsidP="00200A1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高昌禹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1998年4月25日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小学文化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3352B8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200A14" w:rsidRPr="00343D07" w:rsidRDefault="003352B8" w:rsidP="00200A14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高昌禹</w:t>
      </w:r>
      <w:r w:rsidR="00200A14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200A14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00A14" w:rsidRPr="002A0329" w:rsidRDefault="00200A14" w:rsidP="00200A14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A032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2A032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高昌禹</w:t>
      </w:r>
      <w:r w:rsidRPr="002A032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2A032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六个月。特报请裁定。</w:t>
      </w:r>
    </w:p>
    <w:p w:rsidR="00200A14" w:rsidRPr="002A0329" w:rsidRDefault="00200A14" w:rsidP="00200A14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2A032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00A14" w:rsidRPr="002A0329" w:rsidRDefault="00200A14" w:rsidP="00200A14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2A032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200A14" w:rsidRPr="00343D07" w:rsidRDefault="00200A14" w:rsidP="00200A14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200A14" w:rsidRPr="00343D07" w:rsidRDefault="00200A14" w:rsidP="00200A14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200A14" w:rsidRPr="00343D07" w:rsidRDefault="00200A14" w:rsidP="00200A14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200A14" w:rsidRPr="00343D07" w:rsidRDefault="00200A14" w:rsidP="00200A14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15DEC" w:rsidRPr="00172327" w:rsidRDefault="00015DEC" w:rsidP="00200A14">
      <w:bookmarkStart w:id="0" w:name="_GoBack"/>
      <w:bookmarkEnd w:id="0"/>
    </w:p>
    <w:sectPr w:rsidR="00015DEC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0A14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31DB"/>
    <w:rsid w:val="003352B8"/>
    <w:rsid w:val="00343D07"/>
    <w:rsid w:val="00370137"/>
    <w:rsid w:val="0037053A"/>
    <w:rsid w:val="003723C7"/>
    <w:rsid w:val="003A16BF"/>
    <w:rsid w:val="003A1C87"/>
    <w:rsid w:val="003A31DA"/>
    <w:rsid w:val="003A7B65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22BE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C10E7"/>
    <w:rsid w:val="007E4BDF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10424"/>
    <w:rsid w:val="00C2371C"/>
    <w:rsid w:val="00C46A35"/>
    <w:rsid w:val="00C66904"/>
    <w:rsid w:val="00C7117E"/>
    <w:rsid w:val="00C7388E"/>
    <w:rsid w:val="00C937E9"/>
    <w:rsid w:val="00C975FD"/>
    <w:rsid w:val="00CA4BAF"/>
    <w:rsid w:val="00CB64D4"/>
    <w:rsid w:val="00CC4BE7"/>
    <w:rsid w:val="00D17D99"/>
    <w:rsid w:val="00D43436"/>
    <w:rsid w:val="00D80FB6"/>
    <w:rsid w:val="00DD0251"/>
    <w:rsid w:val="00DF2AE9"/>
    <w:rsid w:val="00E0651D"/>
    <w:rsid w:val="00E06803"/>
    <w:rsid w:val="00E22FBD"/>
    <w:rsid w:val="00E27BCA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1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EC252AC-D43C-474D-9098-236B4BE54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4F18B4EE.dotm</Template>
  <TotalTime>953</TotalTime>
  <Pages>1</Pages>
  <Words>31</Words>
  <Characters>181</Characters>
  <Application>Microsoft Office Word</Application>
  <DocSecurity>0</DocSecurity>
  <Lines>1</Lines>
  <Paragraphs>1</Paragraphs>
  <ScaleCrop>false</ScaleCrop>
  <Company>China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138</cp:revision>
  <cp:lastPrinted>2022-06-22T02:19:00Z</cp:lastPrinted>
  <dcterms:created xsi:type="dcterms:W3CDTF">2022-03-23T06:35:00Z</dcterms:created>
  <dcterms:modified xsi:type="dcterms:W3CDTF">2025-07-01T04:35:00Z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