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罪犯马世林，男，1995年8月6日出生，幼教文化，现在四川省眉州监狱服刑。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为此，根据《中华人民共和国监狱法》第二十九条、《中华人民共和国刑法》第七十八条、《中华人民共和国刑事诉讼法》第二百七十三条第二款的规定，建议对罪犯马世林减刑五个月。特报请裁定。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4751C"/>
    <w:rsid w:val="009A5F3D"/>
    <w:rsid w:val="00A85CB3"/>
    <w:rsid w:val="00CA6DB9"/>
    <w:rsid w:val="3CE1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123</Words>
  <Characters>707</Characters>
  <Lines>5</Lines>
  <Paragraphs>1</Paragraphs>
  <TotalTime>0</TotalTime>
  <ScaleCrop>false</ScaleCrop>
  <LinksUpToDate>false</LinksUpToDate>
  <CharactersWithSpaces>829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B1E294FDD51940689D9F66537F7ACE29</vt:lpwstr>
  </property>
</Properties>
</file>