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color w:val="auto"/>
          <w:sz w:val="44"/>
          <w:szCs w:val="44"/>
        </w:rPr>
      </w:pPr>
      <w:r>
        <w:rPr>
          <w:rFonts w:hint="eastAsia" w:ascii="黑体" w:hAnsi="黑体" w:eastAsia="黑体"/>
          <w:b/>
          <w:color w:val="auto"/>
          <w:sz w:val="44"/>
          <w:szCs w:val="44"/>
        </w:rPr>
        <w:t>四川省眉州监狱</w:t>
      </w:r>
    </w:p>
    <w:p>
      <w:pPr>
        <w:jc w:val="center"/>
        <w:rPr>
          <w:rFonts w:ascii="宋体" w:hAnsi="宋体"/>
          <w:b/>
          <w:color w:val="auto"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color w:val="auto"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 xml:space="preserve"> </w:t>
      </w:r>
    </w:p>
    <w:p>
      <w:pPr>
        <w:spacing w:line="580" w:lineRule="exact"/>
        <w:ind w:firstLine="640" w:firstLineChars="20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罪犯陶子沙布，男，</w:t>
      </w:r>
      <w:r>
        <w:rPr>
          <w:rFonts w:ascii="仿宋" w:hAnsi="仿宋" w:eastAsia="仿宋"/>
          <w:color w:val="auto"/>
          <w:sz w:val="32"/>
          <w:szCs w:val="32"/>
        </w:rPr>
        <w:t>1992年1月1日</w:t>
      </w:r>
      <w:r>
        <w:rPr>
          <w:rFonts w:hint="eastAsia" w:ascii="仿宋" w:hAnsi="仿宋" w:eastAsia="仿宋"/>
          <w:color w:val="auto"/>
          <w:sz w:val="32"/>
          <w:szCs w:val="32"/>
        </w:rPr>
        <w:t>出生，小学文化，现在四川省眉州监狱</w:t>
      </w:r>
      <w:bookmarkStart w:id="0" w:name="_GoBack"/>
      <w:bookmarkEnd w:id="0"/>
      <w:r>
        <w:rPr>
          <w:rFonts w:hint="eastAsia" w:ascii="仿宋" w:hAnsi="仿宋" w:eastAsia="仿宋"/>
          <w:color w:val="auto"/>
          <w:sz w:val="32"/>
          <w:szCs w:val="32"/>
        </w:rPr>
        <w:t>服刑。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该犯在服刑期间，认真遵守监规，接受教育改造，确有悔改表现。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_GB2312" w:hAnsi="宋体" w:eastAsia="仿宋_GB2312"/>
          <w:color w:val="auto"/>
          <w:sz w:val="32"/>
          <w:szCs w:val="32"/>
          <w:highlight w:val="none"/>
        </w:rPr>
        <w:t>为此，根据《中华人民共和国监狱法》第二十九条、《中华人民共和国刑法》第七十八条、《中华人民共和国刑事诉讼法》第二百七十三条第二款的规定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，建议对罪犯陶子沙布减刑六个月。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特报请裁定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。</w:t>
      </w:r>
    </w:p>
    <w:p>
      <w:pPr>
        <w:spacing w:line="580" w:lineRule="exact"/>
        <w:ind w:firstLine="57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此致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眉山市中级人民法院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ind w:firstLine="800" w:firstLineChars="25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 xml:space="preserve">                                 </w:t>
      </w:r>
    </w:p>
    <w:p>
      <w:pPr>
        <w:spacing w:line="580" w:lineRule="exact"/>
        <w:ind w:firstLine="4960" w:firstLineChars="155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 xml:space="preserve">   二0二五年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六</w:t>
      </w:r>
      <w:r>
        <w:rPr>
          <w:rFonts w:hint="eastAsia" w:ascii="仿宋" w:hAnsi="仿宋" w:eastAsia="仿宋"/>
          <w:color w:val="auto"/>
          <w:sz w:val="32"/>
          <w:szCs w:val="32"/>
        </w:rPr>
        <w:t>月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二十四</w:t>
      </w:r>
      <w:r>
        <w:rPr>
          <w:rFonts w:hint="eastAsia" w:ascii="仿宋" w:hAnsi="仿宋" w:eastAsia="仿宋"/>
          <w:color w:val="auto"/>
          <w:sz w:val="32"/>
          <w:szCs w:val="32"/>
        </w:rPr>
        <w:t>日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jc w:val="center"/>
        <w:rPr>
          <w:rFonts w:ascii="宋体" w:hAnsi="宋体"/>
          <w:b/>
          <w:color w:val="auto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460" w:lineRule="exact"/>
        <w:rPr>
          <w:rFonts w:ascii="宋体" w:hAnsi="宋体"/>
          <w:color w:val="0000FF"/>
          <w:sz w:val="28"/>
          <w:szCs w:val="28"/>
        </w:rPr>
        <w:sectPr>
          <w:pgSz w:w="11906" w:h="16838"/>
          <w:pgMar w:top="1134" w:right="1091" w:bottom="1134" w:left="1134" w:header="851" w:footer="992" w:gutter="0"/>
          <w:pgNumType w:start="1"/>
          <w:cols w:space="720" w:num="1"/>
          <w:docGrid w:type="lines" w:linePitch="312" w:charSpace="0"/>
        </w:sectPr>
      </w:pPr>
    </w:p>
    <w:p>
      <w:pPr>
        <w:spacing w:line="460" w:lineRule="exact"/>
        <w:rPr>
          <w:rFonts w:ascii="宋体" w:hAnsi="宋体"/>
          <w:color w:val="0000FF"/>
          <w:sz w:val="28"/>
          <w:szCs w:val="28"/>
        </w:rPr>
      </w:pPr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89A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146"/>
    <w:rsid w:val="000521BC"/>
    <w:rsid w:val="00052EA0"/>
    <w:rsid w:val="000531D7"/>
    <w:rsid w:val="00053DAE"/>
    <w:rsid w:val="000546E6"/>
    <w:rsid w:val="0005470B"/>
    <w:rsid w:val="00055460"/>
    <w:rsid w:val="00055605"/>
    <w:rsid w:val="0005576E"/>
    <w:rsid w:val="000561D8"/>
    <w:rsid w:val="00056581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E9B"/>
    <w:rsid w:val="00071219"/>
    <w:rsid w:val="0007136D"/>
    <w:rsid w:val="000719DF"/>
    <w:rsid w:val="00072A3C"/>
    <w:rsid w:val="00073322"/>
    <w:rsid w:val="00073329"/>
    <w:rsid w:val="0007340F"/>
    <w:rsid w:val="00073622"/>
    <w:rsid w:val="000742EF"/>
    <w:rsid w:val="000742FD"/>
    <w:rsid w:val="000755F9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BA6"/>
    <w:rsid w:val="00082832"/>
    <w:rsid w:val="00082859"/>
    <w:rsid w:val="00082B60"/>
    <w:rsid w:val="00082E48"/>
    <w:rsid w:val="000830E1"/>
    <w:rsid w:val="0008314D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5D"/>
    <w:rsid w:val="00086863"/>
    <w:rsid w:val="00086D79"/>
    <w:rsid w:val="0008783B"/>
    <w:rsid w:val="00087EC6"/>
    <w:rsid w:val="00090716"/>
    <w:rsid w:val="00091301"/>
    <w:rsid w:val="0009166F"/>
    <w:rsid w:val="00091720"/>
    <w:rsid w:val="00091D5B"/>
    <w:rsid w:val="00092239"/>
    <w:rsid w:val="000923FF"/>
    <w:rsid w:val="00093AC5"/>
    <w:rsid w:val="00093B3D"/>
    <w:rsid w:val="00094525"/>
    <w:rsid w:val="00095146"/>
    <w:rsid w:val="000954DE"/>
    <w:rsid w:val="0009579E"/>
    <w:rsid w:val="00096403"/>
    <w:rsid w:val="00096A39"/>
    <w:rsid w:val="00096B43"/>
    <w:rsid w:val="00096B4B"/>
    <w:rsid w:val="00096F4D"/>
    <w:rsid w:val="0009741B"/>
    <w:rsid w:val="00097427"/>
    <w:rsid w:val="000A007A"/>
    <w:rsid w:val="000A0797"/>
    <w:rsid w:val="000A08A2"/>
    <w:rsid w:val="000A0B97"/>
    <w:rsid w:val="000A0BF5"/>
    <w:rsid w:val="000A0C1C"/>
    <w:rsid w:val="000A0D33"/>
    <w:rsid w:val="000A1186"/>
    <w:rsid w:val="000A13B1"/>
    <w:rsid w:val="000A13D9"/>
    <w:rsid w:val="000A165F"/>
    <w:rsid w:val="000A1B48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CAE"/>
    <w:rsid w:val="000B3CE6"/>
    <w:rsid w:val="000B41D3"/>
    <w:rsid w:val="000B43DF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B57"/>
    <w:rsid w:val="000C5D4C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41D7"/>
    <w:rsid w:val="000D52A2"/>
    <w:rsid w:val="000D58AF"/>
    <w:rsid w:val="000D596C"/>
    <w:rsid w:val="000D5C35"/>
    <w:rsid w:val="000D5CD1"/>
    <w:rsid w:val="000D60D1"/>
    <w:rsid w:val="000D6150"/>
    <w:rsid w:val="000D6243"/>
    <w:rsid w:val="000D6341"/>
    <w:rsid w:val="000D6760"/>
    <w:rsid w:val="000D768B"/>
    <w:rsid w:val="000D7BEB"/>
    <w:rsid w:val="000E0386"/>
    <w:rsid w:val="000E0500"/>
    <w:rsid w:val="000E05F2"/>
    <w:rsid w:val="000E07C4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53D0"/>
    <w:rsid w:val="000E56DE"/>
    <w:rsid w:val="000E5B45"/>
    <w:rsid w:val="000E6031"/>
    <w:rsid w:val="000E607B"/>
    <w:rsid w:val="000E71EE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2DF"/>
    <w:rsid w:val="000F36F1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B7"/>
    <w:rsid w:val="00105AF6"/>
    <w:rsid w:val="00105EAB"/>
    <w:rsid w:val="001064FA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1172"/>
    <w:rsid w:val="00131A08"/>
    <w:rsid w:val="00131A27"/>
    <w:rsid w:val="00131A65"/>
    <w:rsid w:val="00131D08"/>
    <w:rsid w:val="00131E8A"/>
    <w:rsid w:val="00131ECC"/>
    <w:rsid w:val="001321A3"/>
    <w:rsid w:val="001326D4"/>
    <w:rsid w:val="00132754"/>
    <w:rsid w:val="00132842"/>
    <w:rsid w:val="00132F6A"/>
    <w:rsid w:val="00133757"/>
    <w:rsid w:val="00135D30"/>
    <w:rsid w:val="00135E8C"/>
    <w:rsid w:val="0013645D"/>
    <w:rsid w:val="0013648D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EE0"/>
    <w:rsid w:val="00142042"/>
    <w:rsid w:val="00142249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6043"/>
    <w:rsid w:val="0015641B"/>
    <w:rsid w:val="001564B3"/>
    <w:rsid w:val="001565C2"/>
    <w:rsid w:val="00156796"/>
    <w:rsid w:val="00156816"/>
    <w:rsid w:val="001568B6"/>
    <w:rsid w:val="00156DAF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A7C"/>
    <w:rsid w:val="00164EE9"/>
    <w:rsid w:val="00165BC7"/>
    <w:rsid w:val="00165E54"/>
    <w:rsid w:val="0016636F"/>
    <w:rsid w:val="001666B9"/>
    <w:rsid w:val="0016673D"/>
    <w:rsid w:val="00167307"/>
    <w:rsid w:val="0016742A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587"/>
    <w:rsid w:val="00181F36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3344"/>
    <w:rsid w:val="001A37FE"/>
    <w:rsid w:val="001A3A8B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EF5"/>
    <w:rsid w:val="001B00BD"/>
    <w:rsid w:val="001B0103"/>
    <w:rsid w:val="001B0187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629"/>
    <w:rsid w:val="001C3505"/>
    <w:rsid w:val="001C393F"/>
    <w:rsid w:val="001C3E0F"/>
    <w:rsid w:val="001C4FEC"/>
    <w:rsid w:val="001C544B"/>
    <w:rsid w:val="001C57C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CD0"/>
    <w:rsid w:val="001D1049"/>
    <w:rsid w:val="001D13DE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9E3"/>
    <w:rsid w:val="001D4D14"/>
    <w:rsid w:val="001D4E2E"/>
    <w:rsid w:val="001D537B"/>
    <w:rsid w:val="001D5BD0"/>
    <w:rsid w:val="001D5DE2"/>
    <w:rsid w:val="001D5FCC"/>
    <w:rsid w:val="001D6426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325E"/>
    <w:rsid w:val="00213B69"/>
    <w:rsid w:val="00213F33"/>
    <w:rsid w:val="00214901"/>
    <w:rsid w:val="00214D06"/>
    <w:rsid w:val="002154B3"/>
    <w:rsid w:val="002159F9"/>
    <w:rsid w:val="00215A49"/>
    <w:rsid w:val="00215C9D"/>
    <w:rsid w:val="00216DB4"/>
    <w:rsid w:val="00217049"/>
    <w:rsid w:val="00217052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64"/>
    <w:rsid w:val="0022400E"/>
    <w:rsid w:val="002240A7"/>
    <w:rsid w:val="0022444E"/>
    <w:rsid w:val="00224469"/>
    <w:rsid w:val="00224686"/>
    <w:rsid w:val="00224829"/>
    <w:rsid w:val="00224A97"/>
    <w:rsid w:val="0022555F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216F"/>
    <w:rsid w:val="002321F8"/>
    <w:rsid w:val="002322CE"/>
    <w:rsid w:val="00232415"/>
    <w:rsid w:val="002324DC"/>
    <w:rsid w:val="00232628"/>
    <w:rsid w:val="00233194"/>
    <w:rsid w:val="00233527"/>
    <w:rsid w:val="00233645"/>
    <w:rsid w:val="002337B4"/>
    <w:rsid w:val="00234382"/>
    <w:rsid w:val="002352DA"/>
    <w:rsid w:val="00235301"/>
    <w:rsid w:val="00235577"/>
    <w:rsid w:val="00235584"/>
    <w:rsid w:val="00235B8F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34A"/>
    <w:rsid w:val="0025599D"/>
    <w:rsid w:val="002559E6"/>
    <w:rsid w:val="00255EB4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8DB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B6"/>
    <w:rsid w:val="00296E04"/>
    <w:rsid w:val="00296F3F"/>
    <w:rsid w:val="0029799A"/>
    <w:rsid w:val="00297AAE"/>
    <w:rsid w:val="002A021F"/>
    <w:rsid w:val="002A0279"/>
    <w:rsid w:val="002A031D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E3D"/>
    <w:rsid w:val="002A61E1"/>
    <w:rsid w:val="002A69B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5EB"/>
    <w:rsid w:val="002B367F"/>
    <w:rsid w:val="002B3685"/>
    <w:rsid w:val="002B40CF"/>
    <w:rsid w:val="002B42FF"/>
    <w:rsid w:val="002B456E"/>
    <w:rsid w:val="002B4BD0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DB6"/>
    <w:rsid w:val="002C23A6"/>
    <w:rsid w:val="002C2647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C01"/>
    <w:rsid w:val="002F1C78"/>
    <w:rsid w:val="002F1DEF"/>
    <w:rsid w:val="002F1EE7"/>
    <w:rsid w:val="002F22B8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713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E53"/>
    <w:rsid w:val="0034061D"/>
    <w:rsid w:val="00340C86"/>
    <w:rsid w:val="00340ED9"/>
    <w:rsid w:val="00340F70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D9E"/>
    <w:rsid w:val="00350042"/>
    <w:rsid w:val="003501C6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EC7"/>
    <w:rsid w:val="00355A6D"/>
    <w:rsid w:val="0035636C"/>
    <w:rsid w:val="00356571"/>
    <w:rsid w:val="00356CB9"/>
    <w:rsid w:val="00357032"/>
    <w:rsid w:val="00360464"/>
    <w:rsid w:val="00360B52"/>
    <w:rsid w:val="00360DCF"/>
    <w:rsid w:val="00361062"/>
    <w:rsid w:val="003610E0"/>
    <w:rsid w:val="003612EE"/>
    <w:rsid w:val="00361975"/>
    <w:rsid w:val="00361E0D"/>
    <w:rsid w:val="00362E48"/>
    <w:rsid w:val="003632BC"/>
    <w:rsid w:val="0036369A"/>
    <w:rsid w:val="003636A3"/>
    <w:rsid w:val="003636FC"/>
    <w:rsid w:val="0036522B"/>
    <w:rsid w:val="003655CC"/>
    <w:rsid w:val="00365C23"/>
    <w:rsid w:val="00365DED"/>
    <w:rsid w:val="00365FD6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AA9"/>
    <w:rsid w:val="00383D7B"/>
    <w:rsid w:val="0038573A"/>
    <w:rsid w:val="00385775"/>
    <w:rsid w:val="003862D1"/>
    <w:rsid w:val="003864B6"/>
    <w:rsid w:val="00386689"/>
    <w:rsid w:val="003868A7"/>
    <w:rsid w:val="00386B50"/>
    <w:rsid w:val="00386E28"/>
    <w:rsid w:val="0038734E"/>
    <w:rsid w:val="00387814"/>
    <w:rsid w:val="00387A1D"/>
    <w:rsid w:val="003901FE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38EB"/>
    <w:rsid w:val="003B4335"/>
    <w:rsid w:val="003B4C5D"/>
    <w:rsid w:val="003B522F"/>
    <w:rsid w:val="003B52B8"/>
    <w:rsid w:val="003B5311"/>
    <w:rsid w:val="003B5622"/>
    <w:rsid w:val="003B5751"/>
    <w:rsid w:val="003B591B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C08"/>
    <w:rsid w:val="003C656A"/>
    <w:rsid w:val="003C6FAE"/>
    <w:rsid w:val="003C7881"/>
    <w:rsid w:val="003C7DDA"/>
    <w:rsid w:val="003D0147"/>
    <w:rsid w:val="003D07DB"/>
    <w:rsid w:val="003D0B09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5D1"/>
    <w:rsid w:val="003E09F6"/>
    <w:rsid w:val="003E0AD2"/>
    <w:rsid w:val="003E0C05"/>
    <w:rsid w:val="003E1226"/>
    <w:rsid w:val="003E186B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0F81"/>
    <w:rsid w:val="003F175F"/>
    <w:rsid w:val="003F19FE"/>
    <w:rsid w:val="003F2488"/>
    <w:rsid w:val="003F2512"/>
    <w:rsid w:val="003F2708"/>
    <w:rsid w:val="003F2DE8"/>
    <w:rsid w:val="003F31FE"/>
    <w:rsid w:val="003F37B2"/>
    <w:rsid w:val="003F42D9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CBF"/>
    <w:rsid w:val="003F7DFC"/>
    <w:rsid w:val="0040012F"/>
    <w:rsid w:val="004004E3"/>
    <w:rsid w:val="004005DA"/>
    <w:rsid w:val="00400AA0"/>
    <w:rsid w:val="00400CA2"/>
    <w:rsid w:val="00400D09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5ED"/>
    <w:rsid w:val="00447071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F1"/>
    <w:rsid w:val="00463E03"/>
    <w:rsid w:val="00464629"/>
    <w:rsid w:val="00464709"/>
    <w:rsid w:val="00464BA8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CAF"/>
    <w:rsid w:val="00471CCB"/>
    <w:rsid w:val="00471DD0"/>
    <w:rsid w:val="00471EC0"/>
    <w:rsid w:val="00471EF2"/>
    <w:rsid w:val="00471FDD"/>
    <w:rsid w:val="00472526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AB3"/>
    <w:rsid w:val="00482104"/>
    <w:rsid w:val="0048296C"/>
    <w:rsid w:val="00483466"/>
    <w:rsid w:val="004839E5"/>
    <w:rsid w:val="00484635"/>
    <w:rsid w:val="00484BC4"/>
    <w:rsid w:val="00484BD8"/>
    <w:rsid w:val="00485010"/>
    <w:rsid w:val="004859A7"/>
    <w:rsid w:val="004859AC"/>
    <w:rsid w:val="00485E78"/>
    <w:rsid w:val="00485F2F"/>
    <w:rsid w:val="0048621F"/>
    <w:rsid w:val="004862BD"/>
    <w:rsid w:val="00486396"/>
    <w:rsid w:val="00486CF3"/>
    <w:rsid w:val="004873C1"/>
    <w:rsid w:val="00487A11"/>
    <w:rsid w:val="00490223"/>
    <w:rsid w:val="004902F1"/>
    <w:rsid w:val="00490CBA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F6"/>
    <w:rsid w:val="004A7CD7"/>
    <w:rsid w:val="004B02BE"/>
    <w:rsid w:val="004B03F9"/>
    <w:rsid w:val="004B0578"/>
    <w:rsid w:val="004B0618"/>
    <w:rsid w:val="004B0A62"/>
    <w:rsid w:val="004B1153"/>
    <w:rsid w:val="004B13A6"/>
    <w:rsid w:val="004B1A24"/>
    <w:rsid w:val="004B1A2D"/>
    <w:rsid w:val="004B1C77"/>
    <w:rsid w:val="004B2716"/>
    <w:rsid w:val="004B3844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5C0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1C"/>
    <w:rsid w:val="004C1EB1"/>
    <w:rsid w:val="004C1EBD"/>
    <w:rsid w:val="004C2962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451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41F"/>
    <w:rsid w:val="004E6A57"/>
    <w:rsid w:val="004E6AA7"/>
    <w:rsid w:val="004E6F3D"/>
    <w:rsid w:val="004E7934"/>
    <w:rsid w:val="004F0349"/>
    <w:rsid w:val="004F09D8"/>
    <w:rsid w:val="004F0A1C"/>
    <w:rsid w:val="004F0CDB"/>
    <w:rsid w:val="004F1540"/>
    <w:rsid w:val="004F1B98"/>
    <w:rsid w:val="004F1DAB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4F7902"/>
    <w:rsid w:val="005013D4"/>
    <w:rsid w:val="00501C34"/>
    <w:rsid w:val="0050207F"/>
    <w:rsid w:val="00502196"/>
    <w:rsid w:val="00502342"/>
    <w:rsid w:val="005024F9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D27"/>
    <w:rsid w:val="005275E2"/>
    <w:rsid w:val="00527606"/>
    <w:rsid w:val="005300B4"/>
    <w:rsid w:val="00531379"/>
    <w:rsid w:val="00531380"/>
    <w:rsid w:val="00531A7D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812"/>
    <w:rsid w:val="00555F2A"/>
    <w:rsid w:val="005566BE"/>
    <w:rsid w:val="005566F3"/>
    <w:rsid w:val="00556EC3"/>
    <w:rsid w:val="00557D58"/>
    <w:rsid w:val="005612B9"/>
    <w:rsid w:val="00561614"/>
    <w:rsid w:val="00561970"/>
    <w:rsid w:val="00561D26"/>
    <w:rsid w:val="00561D3E"/>
    <w:rsid w:val="00561F34"/>
    <w:rsid w:val="00562042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80C"/>
    <w:rsid w:val="00575C13"/>
    <w:rsid w:val="005760C7"/>
    <w:rsid w:val="00576540"/>
    <w:rsid w:val="00576CAF"/>
    <w:rsid w:val="00576E4A"/>
    <w:rsid w:val="00577B93"/>
    <w:rsid w:val="00577D9A"/>
    <w:rsid w:val="00580506"/>
    <w:rsid w:val="005807E1"/>
    <w:rsid w:val="00580B0F"/>
    <w:rsid w:val="00581544"/>
    <w:rsid w:val="00581639"/>
    <w:rsid w:val="0058195D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479"/>
    <w:rsid w:val="005A0C1D"/>
    <w:rsid w:val="005A0F4B"/>
    <w:rsid w:val="005A1076"/>
    <w:rsid w:val="005A1104"/>
    <w:rsid w:val="005A1757"/>
    <w:rsid w:val="005A1866"/>
    <w:rsid w:val="005A2DA6"/>
    <w:rsid w:val="005A3574"/>
    <w:rsid w:val="005A36ED"/>
    <w:rsid w:val="005A3F3A"/>
    <w:rsid w:val="005A4291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4692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A90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237C"/>
    <w:rsid w:val="005D2389"/>
    <w:rsid w:val="005D274A"/>
    <w:rsid w:val="005D2C2D"/>
    <w:rsid w:val="005D2D5A"/>
    <w:rsid w:val="005D3245"/>
    <w:rsid w:val="005D34B1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A9D"/>
    <w:rsid w:val="005E21BF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51E"/>
    <w:rsid w:val="005E7A67"/>
    <w:rsid w:val="005F0446"/>
    <w:rsid w:val="005F04A7"/>
    <w:rsid w:val="005F06FB"/>
    <w:rsid w:val="005F09D6"/>
    <w:rsid w:val="005F0C0C"/>
    <w:rsid w:val="005F12C0"/>
    <w:rsid w:val="005F1E12"/>
    <w:rsid w:val="005F23D6"/>
    <w:rsid w:val="005F2715"/>
    <w:rsid w:val="005F2BFC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43A"/>
    <w:rsid w:val="00600576"/>
    <w:rsid w:val="00600B30"/>
    <w:rsid w:val="00600F81"/>
    <w:rsid w:val="006011C2"/>
    <w:rsid w:val="006011EB"/>
    <w:rsid w:val="0060263C"/>
    <w:rsid w:val="00602990"/>
    <w:rsid w:val="00602E24"/>
    <w:rsid w:val="00602FBE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F82"/>
    <w:rsid w:val="00616FBF"/>
    <w:rsid w:val="0061716F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9CB"/>
    <w:rsid w:val="00631A10"/>
    <w:rsid w:val="00631D6C"/>
    <w:rsid w:val="00632079"/>
    <w:rsid w:val="0063298D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DF6"/>
    <w:rsid w:val="00643E0C"/>
    <w:rsid w:val="006446BD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51E0"/>
    <w:rsid w:val="006555A4"/>
    <w:rsid w:val="0065640E"/>
    <w:rsid w:val="006565B4"/>
    <w:rsid w:val="00656AA0"/>
    <w:rsid w:val="0065781B"/>
    <w:rsid w:val="00657BC6"/>
    <w:rsid w:val="0066014E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91C"/>
    <w:rsid w:val="00671A58"/>
    <w:rsid w:val="006727B8"/>
    <w:rsid w:val="006728D4"/>
    <w:rsid w:val="006731DE"/>
    <w:rsid w:val="00673D28"/>
    <w:rsid w:val="00673ED7"/>
    <w:rsid w:val="00673FE5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6D5"/>
    <w:rsid w:val="00687677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E4E"/>
    <w:rsid w:val="006930D3"/>
    <w:rsid w:val="0069317B"/>
    <w:rsid w:val="0069398C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2162"/>
    <w:rsid w:val="006A22E8"/>
    <w:rsid w:val="006A2F57"/>
    <w:rsid w:val="006A31AD"/>
    <w:rsid w:val="006A31CB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1192"/>
    <w:rsid w:val="006B1A6E"/>
    <w:rsid w:val="006B1B5A"/>
    <w:rsid w:val="006B2312"/>
    <w:rsid w:val="006B2B04"/>
    <w:rsid w:val="006B2EB8"/>
    <w:rsid w:val="006B3CFC"/>
    <w:rsid w:val="006B426E"/>
    <w:rsid w:val="006B4B5B"/>
    <w:rsid w:val="006B506D"/>
    <w:rsid w:val="006B510E"/>
    <w:rsid w:val="006B51B0"/>
    <w:rsid w:val="006B6109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41F"/>
    <w:rsid w:val="006C1A7F"/>
    <w:rsid w:val="006C303C"/>
    <w:rsid w:val="006C3273"/>
    <w:rsid w:val="006C3301"/>
    <w:rsid w:val="006C333B"/>
    <w:rsid w:val="006C357E"/>
    <w:rsid w:val="006C36B7"/>
    <w:rsid w:val="006C4B8A"/>
    <w:rsid w:val="006C5002"/>
    <w:rsid w:val="006C50B6"/>
    <w:rsid w:val="006C5B2D"/>
    <w:rsid w:val="006C5D15"/>
    <w:rsid w:val="006C5DEE"/>
    <w:rsid w:val="006C627D"/>
    <w:rsid w:val="006C68BA"/>
    <w:rsid w:val="006C69B7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98B"/>
    <w:rsid w:val="00706F5A"/>
    <w:rsid w:val="00707135"/>
    <w:rsid w:val="007072B4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BE2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571"/>
    <w:rsid w:val="00726AA9"/>
    <w:rsid w:val="007271B0"/>
    <w:rsid w:val="007273CB"/>
    <w:rsid w:val="007274A5"/>
    <w:rsid w:val="00727A60"/>
    <w:rsid w:val="00730258"/>
    <w:rsid w:val="00730368"/>
    <w:rsid w:val="0073098D"/>
    <w:rsid w:val="00730EEF"/>
    <w:rsid w:val="007310B4"/>
    <w:rsid w:val="00731B91"/>
    <w:rsid w:val="007324F9"/>
    <w:rsid w:val="0073285C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EF4"/>
    <w:rsid w:val="00736046"/>
    <w:rsid w:val="0073704E"/>
    <w:rsid w:val="00737590"/>
    <w:rsid w:val="007376B6"/>
    <w:rsid w:val="007379AF"/>
    <w:rsid w:val="00740C0F"/>
    <w:rsid w:val="00741428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221"/>
    <w:rsid w:val="0075669D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65C"/>
    <w:rsid w:val="00797893"/>
    <w:rsid w:val="00797BC0"/>
    <w:rsid w:val="007A04A9"/>
    <w:rsid w:val="007A0FB7"/>
    <w:rsid w:val="007A1010"/>
    <w:rsid w:val="007A1109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B9D"/>
    <w:rsid w:val="007B6CB5"/>
    <w:rsid w:val="007B792E"/>
    <w:rsid w:val="007B7967"/>
    <w:rsid w:val="007C0371"/>
    <w:rsid w:val="007C0447"/>
    <w:rsid w:val="007C08BA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7EC"/>
    <w:rsid w:val="007D59DC"/>
    <w:rsid w:val="007D5F01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C4D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6051"/>
    <w:rsid w:val="0083668D"/>
    <w:rsid w:val="00836708"/>
    <w:rsid w:val="00836788"/>
    <w:rsid w:val="00836D41"/>
    <w:rsid w:val="00837BC2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9F3"/>
    <w:rsid w:val="00871C1D"/>
    <w:rsid w:val="008720A9"/>
    <w:rsid w:val="00872ACA"/>
    <w:rsid w:val="00872B35"/>
    <w:rsid w:val="00873046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87"/>
    <w:rsid w:val="00881085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CBE"/>
    <w:rsid w:val="008A3F72"/>
    <w:rsid w:val="008A48E6"/>
    <w:rsid w:val="008A4D58"/>
    <w:rsid w:val="008A500A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017"/>
    <w:rsid w:val="008B361E"/>
    <w:rsid w:val="008B3652"/>
    <w:rsid w:val="008B3A8C"/>
    <w:rsid w:val="008B3B4A"/>
    <w:rsid w:val="008B3B59"/>
    <w:rsid w:val="008B3C1A"/>
    <w:rsid w:val="008B48C4"/>
    <w:rsid w:val="008B5126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5734"/>
    <w:rsid w:val="008C59D0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25C6"/>
    <w:rsid w:val="008D2DD7"/>
    <w:rsid w:val="008D36B6"/>
    <w:rsid w:val="008D3C0B"/>
    <w:rsid w:val="008D4A59"/>
    <w:rsid w:val="008D4AD8"/>
    <w:rsid w:val="008D4B81"/>
    <w:rsid w:val="008D4F0D"/>
    <w:rsid w:val="008D613F"/>
    <w:rsid w:val="008D6434"/>
    <w:rsid w:val="008D7179"/>
    <w:rsid w:val="008D752E"/>
    <w:rsid w:val="008D77EE"/>
    <w:rsid w:val="008E049B"/>
    <w:rsid w:val="008E0782"/>
    <w:rsid w:val="008E0E49"/>
    <w:rsid w:val="008E166A"/>
    <w:rsid w:val="008E1721"/>
    <w:rsid w:val="008E1E52"/>
    <w:rsid w:val="008E2962"/>
    <w:rsid w:val="008E2DA6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DA1"/>
    <w:rsid w:val="009060B4"/>
    <w:rsid w:val="009061FF"/>
    <w:rsid w:val="0090760A"/>
    <w:rsid w:val="009077A4"/>
    <w:rsid w:val="0091046F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749"/>
    <w:rsid w:val="009324DD"/>
    <w:rsid w:val="009328F4"/>
    <w:rsid w:val="00932D9D"/>
    <w:rsid w:val="00933123"/>
    <w:rsid w:val="00934139"/>
    <w:rsid w:val="009342B0"/>
    <w:rsid w:val="0093464D"/>
    <w:rsid w:val="00934F51"/>
    <w:rsid w:val="00934F66"/>
    <w:rsid w:val="00935D42"/>
    <w:rsid w:val="00935E98"/>
    <w:rsid w:val="009362DD"/>
    <w:rsid w:val="009364B6"/>
    <w:rsid w:val="00936A8A"/>
    <w:rsid w:val="00936B2F"/>
    <w:rsid w:val="009370EB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8D2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2C8"/>
    <w:rsid w:val="009525D8"/>
    <w:rsid w:val="00952FBF"/>
    <w:rsid w:val="009530F7"/>
    <w:rsid w:val="009531E5"/>
    <w:rsid w:val="00953459"/>
    <w:rsid w:val="00953ADA"/>
    <w:rsid w:val="00953CEF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93E"/>
    <w:rsid w:val="009629F0"/>
    <w:rsid w:val="00962A62"/>
    <w:rsid w:val="009630F6"/>
    <w:rsid w:val="0096469B"/>
    <w:rsid w:val="0096487D"/>
    <w:rsid w:val="00964FC7"/>
    <w:rsid w:val="00965398"/>
    <w:rsid w:val="00966240"/>
    <w:rsid w:val="0096641A"/>
    <w:rsid w:val="00966E48"/>
    <w:rsid w:val="00966F05"/>
    <w:rsid w:val="009674EB"/>
    <w:rsid w:val="00967ABB"/>
    <w:rsid w:val="00970282"/>
    <w:rsid w:val="00970373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DD1"/>
    <w:rsid w:val="00992370"/>
    <w:rsid w:val="0099237D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130E"/>
    <w:rsid w:val="009B1A3D"/>
    <w:rsid w:val="009B1E1E"/>
    <w:rsid w:val="009B2380"/>
    <w:rsid w:val="009B268D"/>
    <w:rsid w:val="009B2A25"/>
    <w:rsid w:val="009B2D87"/>
    <w:rsid w:val="009B3218"/>
    <w:rsid w:val="009B3500"/>
    <w:rsid w:val="009B37D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C6"/>
    <w:rsid w:val="009D741A"/>
    <w:rsid w:val="009D76F1"/>
    <w:rsid w:val="009E0AE2"/>
    <w:rsid w:val="009E1113"/>
    <w:rsid w:val="009E1904"/>
    <w:rsid w:val="009E19B7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DB6"/>
    <w:rsid w:val="009E6E23"/>
    <w:rsid w:val="009E7765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940"/>
    <w:rsid w:val="009F59AB"/>
    <w:rsid w:val="009F5FD0"/>
    <w:rsid w:val="009F682B"/>
    <w:rsid w:val="009F6A22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34C"/>
    <w:rsid w:val="00A14484"/>
    <w:rsid w:val="00A150B5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919"/>
    <w:rsid w:val="00A31F8E"/>
    <w:rsid w:val="00A32A23"/>
    <w:rsid w:val="00A32DB5"/>
    <w:rsid w:val="00A32E0C"/>
    <w:rsid w:val="00A33291"/>
    <w:rsid w:val="00A34045"/>
    <w:rsid w:val="00A344BE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6625"/>
    <w:rsid w:val="00A466BC"/>
    <w:rsid w:val="00A467EF"/>
    <w:rsid w:val="00A46981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813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8DF"/>
    <w:rsid w:val="00A86BE2"/>
    <w:rsid w:val="00A86CF7"/>
    <w:rsid w:val="00A86E0E"/>
    <w:rsid w:val="00A86FE1"/>
    <w:rsid w:val="00A873B3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CA"/>
    <w:rsid w:val="00A967FB"/>
    <w:rsid w:val="00A96F45"/>
    <w:rsid w:val="00A971E5"/>
    <w:rsid w:val="00A973EC"/>
    <w:rsid w:val="00A978F7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FF8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816"/>
    <w:rsid w:val="00AF1101"/>
    <w:rsid w:val="00AF11A6"/>
    <w:rsid w:val="00AF12A8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AF"/>
    <w:rsid w:val="00AF503B"/>
    <w:rsid w:val="00AF57EC"/>
    <w:rsid w:val="00AF5C5E"/>
    <w:rsid w:val="00AF5EBB"/>
    <w:rsid w:val="00AF5F0D"/>
    <w:rsid w:val="00AF6D00"/>
    <w:rsid w:val="00AF6D3B"/>
    <w:rsid w:val="00AF7A29"/>
    <w:rsid w:val="00AF7EA5"/>
    <w:rsid w:val="00B00676"/>
    <w:rsid w:val="00B009F3"/>
    <w:rsid w:val="00B00A49"/>
    <w:rsid w:val="00B00AD9"/>
    <w:rsid w:val="00B00B38"/>
    <w:rsid w:val="00B0209D"/>
    <w:rsid w:val="00B0227A"/>
    <w:rsid w:val="00B0245A"/>
    <w:rsid w:val="00B0343A"/>
    <w:rsid w:val="00B03D3B"/>
    <w:rsid w:val="00B04093"/>
    <w:rsid w:val="00B0410B"/>
    <w:rsid w:val="00B06F18"/>
    <w:rsid w:val="00B0740F"/>
    <w:rsid w:val="00B10387"/>
    <w:rsid w:val="00B1044E"/>
    <w:rsid w:val="00B10CE4"/>
    <w:rsid w:val="00B10F38"/>
    <w:rsid w:val="00B11525"/>
    <w:rsid w:val="00B11916"/>
    <w:rsid w:val="00B119F4"/>
    <w:rsid w:val="00B11A37"/>
    <w:rsid w:val="00B11ADF"/>
    <w:rsid w:val="00B12122"/>
    <w:rsid w:val="00B124D7"/>
    <w:rsid w:val="00B12B7F"/>
    <w:rsid w:val="00B135EB"/>
    <w:rsid w:val="00B13970"/>
    <w:rsid w:val="00B141F4"/>
    <w:rsid w:val="00B14C2A"/>
    <w:rsid w:val="00B14ECF"/>
    <w:rsid w:val="00B14F34"/>
    <w:rsid w:val="00B151C8"/>
    <w:rsid w:val="00B15435"/>
    <w:rsid w:val="00B15B4F"/>
    <w:rsid w:val="00B16482"/>
    <w:rsid w:val="00B174A2"/>
    <w:rsid w:val="00B17660"/>
    <w:rsid w:val="00B17C3F"/>
    <w:rsid w:val="00B17D33"/>
    <w:rsid w:val="00B20A20"/>
    <w:rsid w:val="00B2170A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407E"/>
    <w:rsid w:val="00B64220"/>
    <w:rsid w:val="00B649E0"/>
    <w:rsid w:val="00B64FCC"/>
    <w:rsid w:val="00B66297"/>
    <w:rsid w:val="00B66520"/>
    <w:rsid w:val="00B66814"/>
    <w:rsid w:val="00B66ACD"/>
    <w:rsid w:val="00B66C90"/>
    <w:rsid w:val="00B66F27"/>
    <w:rsid w:val="00B66FD7"/>
    <w:rsid w:val="00B678AD"/>
    <w:rsid w:val="00B679D2"/>
    <w:rsid w:val="00B67D4D"/>
    <w:rsid w:val="00B67E32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74"/>
    <w:rsid w:val="00B8346E"/>
    <w:rsid w:val="00B84B14"/>
    <w:rsid w:val="00B85041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CF8"/>
    <w:rsid w:val="00BB0E0F"/>
    <w:rsid w:val="00BB1381"/>
    <w:rsid w:val="00BB1922"/>
    <w:rsid w:val="00BB19A6"/>
    <w:rsid w:val="00BB25DE"/>
    <w:rsid w:val="00BB2AEF"/>
    <w:rsid w:val="00BB402C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4421"/>
    <w:rsid w:val="00BC48C3"/>
    <w:rsid w:val="00BC4EED"/>
    <w:rsid w:val="00BC51FF"/>
    <w:rsid w:val="00BC5E3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20D"/>
    <w:rsid w:val="00BD7855"/>
    <w:rsid w:val="00BD7B3A"/>
    <w:rsid w:val="00BD7BD0"/>
    <w:rsid w:val="00BE08BD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59D"/>
    <w:rsid w:val="00C016C1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FF1"/>
    <w:rsid w:val="00C14C8B"/>
    <w:rsid w:val="00C158F2"/>
    <w:rsid w:val="00C15DFD"/>
    <w:rsid w:val="00C16519"/>
    <w:rsid w:val="00C16E9F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7401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697"/>
    <w:rsid w:val="00C348E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D40"/>
    <w:rsid w:val="00C70E54"/>
    <w:rsid w:val="00C71193"/>
    <w:rsid w:val="00C7188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F93"/>
    <w:rsid w:val="00C77FED"/>
    <w:rsid w:val="00C80015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A3F"/>
    <w:rsid w:val="00C87AEC"/>
    <w:rsid w:val="00C87F9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FC7"/>
    <w:rsid w:val="00C95086"/>
    <w:rsid w:val="00C953BF"/>
    <w:rsid w:val="00C9566A"/>
    <w:rsid w:val="00C95697"/>
    <w:rsid w:val="00C96B53"/>
    <w:rsid w:val="00C971B5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7C80"/>
    <w:rsid w:val="00CB01BA"/>
    <w:rsid w:val="00CB02E6"/>
    <w:rsid w:val="00CB12D5"/>
    <w:rsid w:val="00CB16C0"/>
    <w:rsid w:val="00CB1B64"/>
    <w:rsid w:val="00CB222B"/>
    <w:rsid w:val="00CB29ED"/>
    <w:rsid w:val="00CB2E72"/>
    <w:rsid w:val="00CB35FE"/>
    <w:rsid w:val="00CB4152"/>
    <w:rsid w:val="00CB4A16"/>
    <w:rsid w:val="00CB5520"/>
    <w:rsid w:val="00CB60CA"/>
    <w:rsid w:val="00CB6EE9"/>
    <w:rsid w:val="00CB700F"/>
    <w:rsid w:val="00CB7DEB"/>
    <w:rsid w:val="00CB7E74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A70"/>
    <w:rsid w:val="00CC7F3F"/>
    <w:rsid w:val="00CC7FFE"/>
    <w:rsid w:val="00CD0571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A55"/>
    <w:rsid w:val="00D0026B"/>
    <w:rsid w:val="00D004C4"/>
    <w:rsid w:val="00D00749"/>
    <w:rsid w:val="00D00F42"/>
    <w:rsid w:val="00D0140C"/>
    <w:rsid w:val="00D01B8F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CC4"/>
    <w:rsid w:val="00D10BAB"/>
    <w:rsid w:val="00D112D1"/>
    <w:rsid w:val="00D11796"/>
    <w:rsid w:val="00D11DCD"/>
    <w:rsid w:val="00D11ED1"/>
    <w:rsid w:val="00D12A57"/>
    <w:rsid w:val="00D12F4E"/>
    <w:rsid w:val="00D12FEE"/>
    <w:rsid w:val="00D1334D"/>
    <w:rsid w:val="00D149C0"/>
    <w:rsid w:val="00D15271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2B1"/>
    <w:rsid w:val="00D3547B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A24"/>
    <w:rsid w:val="00D54A6C"/>
    <w:rsid w:val="00D55A86"/>
    <w:rsid w:val="00D56DB5"/>
    <w:rsid w:val="00D57130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30D0"/>
    <w:rsid w:val="00D7331B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6AF"/>
    <w:rsid w:val="00D83775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2C7"/>
    <w:rsid w:val="00DA5953"/>
    <w:rsid w:val="00DA5B50"/>
    <w:rsid w:val="00DA5E18"/>
    <w:rsid w:val="00DA610C"/>
    <w:rsid w:val="00DA689B"/>
    <w:rsid w:val="00DA7B8F"/>
    <w:rsid w:val="00DB0897"/>
    <w:rsid w:val="00DB0C27"/>
    <w:rsid w:val="00DB0CB9"/>
    <w:rsid w:val="00DB12B6"/>
    <w:rsid w:val="00DB20E4"/>
    <w:rsid w:val="00DB2440"/>
    <w:rsid w:val="00DB3DC8"/>
    <w:rsid w:val="00DB4599"/>
    <w:rsid w:val="00DB4A5D"/>
    <w:rsid w:val="00DB4BA5"/>
    <w:rsid w:val="00DB5537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3A9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69E"/>
    <w:rsid w:val="00E5282D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E67"/>
    <w:rsid w:val="00E633D9"/>
    <w:rsid w:val="00E638BB"/>
    <w:rsid w:val="00E63FA9"/>
    <w:rsid w:val="00E63FC7"/>
    <w:rsid w:val="00E63FDF"/>
    <w:rsid w:val="00E64289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BA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4A84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D2B"/>
    <w:rsid w:val="00E91FFB"/>
    <w:rsid w:val="00E92300"/>
    <w:rsid w:val="00E92586"/>
    <w:rsid w:val="00E92736"/>
    <w:rsid w:val="00E9332F"/>
    <w:rsid w:val="00E9338E"/>
    <w:rsid w:val="00E9350B"/>
    <w:rsid w:val="00E935C2"/>
    <w:rsid w:val="00E93D27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78E"/>
    <w:rsid w:val="00EA4865"/>
    <w:rsid w:val="00EA4A29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C2C"/>
    <w:rsid w:val="00EB2D62"/>
    <w:rsid w:val="00EB3E4C"/>
    <w:rsid w:val="00EB463E"/>
    <w:rsid w:val="00EB4906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76E1"/>
    <w:rsid w:val="00ED7A83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07E0B"/>
    <w:rsid w:val="00F1015B"/>
    <w:rsid w:val="00F10219"/>
    <w:rsid w:val="00F104DA"/>
    <w:rsid w:val="00F106A2"/>
    <w:rsid w:val="00F107C2"/>
    <w:rsid w:val="00F113CD"/>
    <w:rsid w:val="00F11828"/>
    <w:rsid w:val="00F11882"/>
    <w:rsid w:val="00F12F08"/>
    <w:rsid w:val="00F1319F"/>
    <w:rsid w:val="00F134CD"/>
    <w:rsid w:val="00F13694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D65"/>
    <w:rsid w:val="00F34E09"/>
    <w:rsid w:val="00F350AA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377"/>
    <w:rsid w:val="00F415C0"/>
    <w:rsid w:val="00F4165E"/>
    <w:rsid w:val="00F41900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D1E"/>
    <w:rsid w:val="00F60FB5"/>
    <w:rsid w:val="00F612DF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EEF"/>
    <w:rsid w:val="00F75F9E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B05C0"/>
    <w:rsid w:val="00FB0937"/>
    <w:rsid w:val="00FB0D3B"/>
    <w:rsid w:val="00FB0F24"/>
    <w:rsid w:val="00FB1558"/>
    <w:rsid w:val="00FB16CC"/>
    <w:rsid w:val="00FB22B8"/>
    <w:rsid w:val="00FB2404"/>
    <w:rsid w:val="00FB2F21"/>
    <w:rsid w:val="00FB2FB1"/>
    <w:rsid w:val="00FB349B"/>
    <w:rsid w:val="00FB35A8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1406F58"/>
    <w:rsid w:val="0219664E"/>
    <w:rsid w:val="04134C4C"/>
    <w:rsid w:val="05387E8F"/>
    <w:rsid w:val="0A78026C"/>
    <w:rsid w:val="0BDC787A"/>
    <w:rsid w:val="0CDC260E"/>
    <w:rsid w:val="0D1B20F2"/>
    <w:rsid w:val="0E2938EB"/>
    <w:rsid w:val="0E7F08B5"/>
    <w:rsid w:val="10055166"/>
    <w:rsid w:val="10542BAA"/>
    <w:rsid w:val="10FA7250"/>
    <w:rsid w:val="11263F5A"/>
    <w:rsid w:val="11F31395"/>
    <w:rsid w:val="123F728C"/>
    <w:rsid w:val="13AE6D9F"/>
    <w:rsid w:val="18124D90"/>
    <w:rsid w:val="19E8090B"/>
    <w:rsid w:val="1B754788"/>
    <w:rsid w:val="1CAF6142"/>
    <w:rsid w:val="1FB12F64"/>
    <w:rsid w:val="22C31CDA"/>
    <w:rsid w:val="23677B13"/>
    <w:rsid w:val="24AB71F6"/>
    <w:rsid w:val="25533937"/>
    <w:rsid w:val="26F13B59"/>
    <w:rsid w:val="29B616DA"/>
    <w:rsid w:val="2A065817"/>
    <w:rsid w:val="2AAA3DF6"/>
    <w:rsid w:val="2BCD1158"/>
    <w:rsid w:val="2C7821C0"/>
    <w:rsid w:val="2EA008E2"/>
    <w:rsid w:val="2F2248C2"/>
    <w:rsid w:val="2F4A7FF3"/>
    <w:rsid w:val="32F537AB"/>
    <w:rsid w:val="35BB2FD6"/>
    <w:rsid w:val="379E2C5A"/>
    <w:rsid w:val="3A2E6BA9"/>
    <w:rsid w:val="3A303DA7"/>
    <w:rsid w:val="3B072F94"/>
    <w:rsid w:val="3B3630DB"/>
    <w:rsid w:val="3BE83C1B"/>
    <w:rsid w:val="3C8A7E96"/>
    <w:rsid w:val="3D216565"/>
    <w:rsid w:val="3E201778"/>
    <w:rsid w:val="3E8A1CD9"/>
    <w:rsid w:val="3EB2305B"/>
    <w:rsid w:val="3EB62C77"/>
    <w:rsid w:val="3F512CAC"/>
    <w:rsid w:val="3FD30028"/>
    <w:rsid w:val="3FE01C53"/>
    <w:rsid w:val="3FE20C83"/>
    <w:rsid w:val="415011E2"/>
    <w:rsid w:val="437F66BC"/>
    <w:rsid w:val="48C92BCD"/>
    <w:rsid w:val="4938515D"/>
    <w:rsid w:val="4B2A5BEE"/>
    <w:rsid w:val="4C1C0AFB"/>
    <w:rsid w:val="4C4B759E"/>
    <w:rsid w:val="4CC237CA"/>
    <w:rsid w:val="4D6342E4"/>
    <w:rsid w:val="4EE83392"/>
    <w:rsid w:val="4F5A5FD0"/>
    <w:rsid w:val="504E6503"/>
    <w:rsid w:val="51FE2FB7"/>
    <w:rsid w:val="5225457E"/>
    <w:rsid w:val="52874FBA"/>
    <w:rsid w:val="53815C55"/>
    <w:rsid w:val="53BB0720"/>
    <w:rsid w:val="553F70EB"/>
    <w:rsid w:val="56C62D81"/>
    <w:rsid w:val="57146605"/>
    <w:rsid w:val="58C7001B"/>
    <w:rsid w:val="59694595"/>
    <w:rsid w:val="597857FC"/>
    <w:rsid w:val="5ACD2312"/>
    <w:rsid w:val="5B791AD6"/>
    <w:rsid w:val="5C3D1591"/>
    <w:rsid w:val="5E4F765C"/>
    <w:rsid w:val="5ED46B1A"/>
    <w:rsid w:val="5FBE6224"/>
    <w:rsid w:val="60CB6A95"/>
    <w:rsid w:val="61EB696C"/>
    <w:rsid w:val="65060647"/>
    <w:rsid w:val="683146A8"/>
    <w:rsid w:val="68A10FF4"/>
    <w:rsid w:val="69423C90"/>
    <w:rsid w:val="6E280C80"/>
    <w:rsid w:val="6FA603B6"/>
    <w:rsid w:val="70B231C7"/>
    <w:rsid w:val="713A0AE0"/>
    <w:rsid w:val="725D5EEF"/>
    <w:rsid w:val="74356238"/>
    <w:rsid w:val="747F6AE6"/>
    <w:rsid w:val="74C12BF5"/>
    <w:rsid w:val="77B84339"/>
    <w:rsid w:val="789C784E"/>
    <w:rsid w:val="79833B1C"/>
    <w:rsid w:val="79C36530"/>
    <w:rsid w:val="7D7822A9"/>
    <w:rsid w:val="7DDD4A14"/>
    <w:rsid w:val="7E347BA7"/>
    <w:rsid w:val="7FD96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95754788</Template>
  <Company>Microsoft</Company>
  <Pages>46</Pages>
  <Words>3248</Words>
  <Characters>18517</Characters>
  <Lines>154</Lines>
  <Paragraphs>43</Paragraphs>
  <TotalTime>0</TotalTime>
  <ScaleCrop>false</ScaleCrop>
  <LinksUpToDate>false</LinksUpToDate>
  <CharactersWithSpaces>21722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2025-04-01T09:27:00Z</dcterms:created>
  <dc:creator>Billgates</dc:creator>
  <cp:lastModifiedBy>6391</cp:lastModifiedBy>
  <cp:lastPrinted>2018-02-22T08:11:00Z</cp:lastPrinted>
  <dcterms:modified xsi:type="dcterms:W3CDTF">2025-07-01T06:29:44Z</dcterms:modified>
  <dc:title>四川省眉山监狱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