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wordWrap w:val="0"/>
        <w:spacing w:line="580" w:lineRule="exact"/>
        <w:jc w:val="right"/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罪犯陈小洪，男，1968年8月15日出生，小学文化。现在四川省眉州监狱服刑。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为此，根据《中华人民共和国监狱法》第二十九条、《中华人民共和国刑法》第七十八条、《中华人民共和国刑事诉讼法》第二百七十三条第二款的规定，建议对罪犯陈小洪减刑四个月。特报请裁定。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7040" w:firstLineChars="22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7040" w:firstLineChars="22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7040" w:firstLineChars="2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9A5F3D"/>
    <w:rsid w:val="00A85CB3"/>
    <w:rsid w:val="00B35D2E"/>
    <w:rsid w:val="00CA6DB9"/>
    <w:rsid w:val="39C3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136</Words>
  <Characters>777</Characters>
  <Lines>6</Lines>
  <Paragraphs>1</Paragraphs>
  <TotalTime>0</TotalTime>
  <ScaleCrop>false</ScaleCrop>
  <LinksUpToDate>false</LinksUpToDate>
  <CharactersWithSpaces>912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2025-07-01T06:46:43Z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294D345DC3604497A2EC0B5947DAD82F</vt:lpwstr>
  </property>
</Properties>
</file>