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E90" w:rsidRPr="00CC4D0C" w:rsidRDefault="008B2E90" w:rsidP="008B2E90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8B2E90" w:rsidRDefault="008B2E90" w:rsidP="008B2E90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8B2E90" w:rsidRPr="00CC4D0C" w:rsidRDefault="008B2E90" w:rsidP="008B2E90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8B2E90" w:rsidRDefault="008B2E90" w:rsidP="008B2E90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8B2E90" w:rsidRDefault="008B2E90" w:rsidP="008B2E90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8B2E90" w:rsidRPr="00343D07" w:rsidRDefault="008B2E90" w:rsidP="008B2E9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陈大钊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1994年6月5日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8B2E90" w:rsidRPr="00343D07" w:rsidRDefault="00E91501" w:rsidP="008B2E9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陈大钊</w:t>
      </w:r>
      <w:r w:rsidR="008B2E90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1016B3"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 w:rsidR="008B2E90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8B2E90" w:rsidRPr="004B417D" w:rsidRDefault="008B2E90" w:rsidP="008B2E90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4B417D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4B417D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陈大钊</w:t>
      </w:r>
      <w:r w:rsidRPr="004B417D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4B417D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七个月。特报请裁定。</w:t>
      </w:r>
    </w:p>
    <w:p w:rsidR="008B2E90" w:rsidRPr="004B417D" w:rsidRDefault="008B2E90" w:rsidP="008B2E90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4B417D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8B2E90" w:rsidRPr="004B417D" w:rsidRDefault="008B2E90" w:rsidP="008B2E90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4B417D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8B2E90" w:rsidRPr="004B417D" w:rsidRDefault="008B2E90" w:rsidP="008B2E90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8B2E90" w:rsidRPr="00343D07" w:rsidRDefault="008B2E90" w:rsidP="008B2E90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8B2E90" w:rsidRPr="00343D07" w:rsidRDefault="008B2E90" w:rsidP="008B2E90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8B2E90" w:rsidRPr="00343D07" w:rsidRDefault="008B2E90" w:rsidP="008B2E90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8B2E90">
      <w:pPr>
        <w:spacing w:line="580" w:lineRule="exact"/>
      </w:pPr>
      <w:bookmarkStart w:id="0" w:name="_GoBack"/>
      <w:bookmarkEnd w:id="0"/>
    </w:p>
    <w:sectPr w:rsidR="00ED57D5" w:rsidRPr="00172327" w:rsidSect="00D73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1033F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13602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B2E9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20AD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731E1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1501"/>
    <w:rsid w:val="00E96262"/>
    <w:rsid w:val="00ED491B"/>
    <w:rsid w:val="00ED57D5"/>
    <w:rsid w:val="00ED64AD"/>
    <w:rsid w:val="00ED7C7D"/>
    <w:rsid w:val="00EE2A37"/>
    <w:rsid w:val="00EF0EB0"/>
    <w:rsid w:val="00F00673"/>
    <w:rsid w:val="00F01C8A"/>
    <w:rsid w:val="00F21CF2"/>
    <w:rsid w:val="00F32458"/>
    <w:rsid w:val="00F414A8"/>
    <w:rsid w:val="00F61055"/>
    <w:rsid w:val="00F61CF7"/>
    <w:rsid w:val="00F82BC7"/>
    <w:rsid w:val="00FB6C41"/>
    <w:rsid w:val="00FB7254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BA881E-FF94-44B4-BF06-EF93E7E1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CF0E38C7.dotm</Template>
  <TotalTime>961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2025-07-01T04:34:00Z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