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</w:rPr>
      </w:pPr>
      <w:r>
        <w:rPr>
          <w:rFonts w:hint="eastAsia" w:ascii="黑体" w:hAnsi="黑体" w:eastAsia="黑体"/>
          <w:b/>
          <w:color w:val="000000" w:themeColor="text1"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罪犯赵兵，男，1980年7月15日出生，小学文化。现在四川省眉州监狱服刑。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赵兵减为有期徒刑二十二年，剥夺政治权利改为八年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四川省高级人民法院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ind w:firstLine="7040" w:firstLineChars="2200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ind w:firstLine="7040" w:firstLineChars="2200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ind w:firstLine="6400" w:firstLineChars="20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二〇二五年六月二十四日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</w:rPr>
        <w:sectPr>
          <w:pgSz w:w="11906" w:h="16838"/>
          <w:pgMar w:top="1134" w:right="1134" w:bottom="1134" w:left="1134" w:header="851" w:footer="992" w:gutter="0"/>
          <w:pgNumType w:start="1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rPr>
          <w:color w:val="000000" w:themeColor="text1"/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66EA"/>
    <w:rsid w:val="00005C7C"/>
    <w:rsid w:val="00016B89"/>
    <w:rsid w:val="00023A07"/>
    <w:rsid w:val="00023EFB"/>
    <w:rsid w:val="00025E19"/>
    <w:rsid w:val="00031FF5"/>
    <w:rsid w:val="00046C8A"/>
    <w:rsid w:val="00050DE1"/>
    <w:rsid w:val="00055080"/>
    <w:rsid w:val="0006019F"/>
    <w:rsid w:val="00075717"/>
    <w:rsid w:val="000844A7"/>
    <w:rsid w:val="000852DB"/>
    <w:rsid w:val="00085FDD"/>
    <w:rsid w:val="00086F62"/>
    <w:rsid w:val="000903B7"/>
    <w:rsid w:val="000A187E"/>
    <w:rsid w:val="000A2ACE"/>
    <w:rsid w:val="000C5E58"/>
    <w:rsid w:val="000D7777"/>
    <w:rsid w:val="000E0934"/>
    <w:rsid w:val="000E4114"/>
    <w:rsid w:val="000F0107"/>
    <w:rsid w:val="00111DA9"/>
    <w:rsid w:val="001249A5"/>
    <w:rsid w:val="00135BC5"/>
    <w:rsid w:val="00142ADE"/>
    <w:rsid w:val="0014687A"/>
    <w:rsid w:val="0015346F"/>
    <w:rsid w:val="001566EA"/>
    <w:rsid w:val="00160CA4"/>
    <w:rsid w:val="001A123F"/>
    <w:rsid w:val="001A2EF1"/>
    <w:rsid w:val="001A41FB"/>
    <w:rsid w:val="001A543E"/>
    <w:rsid w:val="001B1D28"/>
    <w:rsid w:val="001B48C8"/>
    <w:rsid w:val="001D2921"/>
    <w:rsid w:val="001E2286"/>
    <w:rsid w:val="001F5458"/>
    <w:rsid w:val="00211E5B"/>
    <w:rsid w:val="00214827"/>
    <w:rsid w:val="00222DD1"/>
    <w:rsid w:val="00227325"/>
    <w:rsid w:val="0023211E"/>
    <w:rsid w:val="00232B52"/>
    <w:rsid w:val="00235EFD"/>
    <w:rsid w:val="0023748F"/>
    <w:rsid w:val="00284252"/>
    <w:rsid w:val="00285DEE"/>
    <w:rsid w:val="00296B1C"/>
    <w:rsid w:val="002C4F4F"/>
    <w:rsid w:val="002E246C"/>
    <w:rsid w:val="002F2FB2"/>
    <w:rsid w:val="00301F33"/>
    <w:rsid w:val="00303DAA"/>
    <w:rsid w:val="00312637"/>
    <w:rsid w:val="003127CD"/>
    <w:rsid w:val="00312DD5"/>
    <w:rsid w:val="00332CC3"/>
    <w:rsid w:val="00333959"/>
    <w:rsid w:val="003377B0"/>
    <w:rsid w:val="00340B7B"/>
    <w:rsid w:val="0034333E"/>
    <w:rsid w:val="00350FFF"/>
    <w:rsid w:val="00365E2B"/>
    <w:rsid w:val="00380335"/>
    <w:rsid w:val="003813FC"/>
    <w:rsid w:val="003843A0"/>
    <w:rsid w:val="003A036C"/>
    <w:rsid w:val="003A739F"/>
    <w:rsid w:val="003B223D"/>
    <w:rsid w:val="003C6C77"/>
    <w:rsid w:val="003E3874"/>
    <w:rsid w:val="003E6064"/>
    <w:rsid w:val="003F5BC7"/>
    <w:rsid w:val="003F7E71"/>
    <w:rsid w:val="0040749B"/>
    <w:rsid w:val="00420A09"/>
    <w:rsid w:val="00424DB0"/>
    <w:rsid w:val="004358E4"/>
    <w:rsid w:val="0043682F"/>
    <w:rsid w:val="004407FC"/>
    <w:rsid w:val="00450FD5"/>
    <w:rsid w:val="00452E57"/>
    <w:rsid w:val="004651F3"/>
    <w:rsid w:val="0046782B"/>
    <w:rsid w:val="004707B5"/>
    <w:rsid w:val="00480115"/>
    <w:rsid w:val="00496973"/>
    <w:rsid w:val="004A00BD"/>
    <w:rsid w:val="004A047A"/>
    <w:rsid w:val="004A04E3"/>
    <w:rsid w:val="004D6919"/>
    <w:rsid w:val="004D6F1A"/>
    <w:rsid w:val="00507FE7"/>
    <w:rsid w:val="00511C4F"/>
    <w:rsid w:val="00514E25"/>
    <w:rsid w:val="0053441C"/>
    <w:rsid w:val="0053727B"/>
    <w:rsid w:val="00555938"/>
    <w:rsid w:val="0055603C"/>
    <w:rsid w:val="005952DF"/>
    <w:rsid w:val="005A28CA"/>
    <w:rsid w:val="005B579A"/>
    <w:rsid w:val="005C1C28"/>
    <w:rsid w:val="005C1FD8"/>
    <w:rsid w:val="005C7CC3"/>
    <w:rsid w:val="005D0777"/>
    <w:rsid w:val="005D50AC"/>
    <w:rsid w:val="005D71CC"/>
    <w:rsid w:val="005E1D22"/>
    <w:rsid w:val="005F239A"/>
    <w:rsid w:val="005F26C6"/>
    <w:rsid w:val="0060631F"/>
    <w:rsid w:val="00613B9C"/>
    <w:rsid w:val="00633E21"/>
    <w:rsid w:val="00644AF7"/>
    <w:rsid w:val="00655BC0"/>
    <w:rsid w:val="00667997"/>
    <w:rsid w:val="006702CC"/>
    <w:rsid w:val="00686163"/>
    <w:rsid w:val="006A0199"/>
    <w:rsid w:val="006A1828"/>
    <w:rsid w:val="006B6906"/>
    <w:rsid w:val="006C0182"/>
    <w:rsid w:val="006C796B"/>
    <w:rsid w:val="006D028C"/>
    <w:rsid w:val="006D046E"/>
    <w:rsid w:val="006E4B99"/>
    <w:rsid w:val="00702810"/>
    <w:rsid w:val="007063FC"/>
    <w:rsid w:val="00712BBD"/>
    <w:rsid w:val="00723D0B"/>
    <w:rsid w:val="0072544C"/>
    <w:rsid w:val="0074296C"/>
    <w:rsid w:val="0074747D"/>
    <w:rsid w:val="00747655"/>
    <w:rsid w:val="0075097E"/>
    <w:rsid w:val="00753B1A"/>
    <w:rsid w:val="00761EC4"/>
    <w:rsid w:val="00771590"/>
    <w:rsid w:val="00772BCF"/>
    <w:rsid w:val="00797331"/>
    <w:rsid w:val="007A4A28"/>
    <w:rsid w:val="007B0942"/>
    <w:rsid w:val="007B233B"/>
    <w:rsid w:val="007D0523"/>
    <w:rsid w:val="007D72CE"/>
    <w:rsid w:val="007E1898"/>
    <w:rsid w:val="007E4112"/>
    <w:rsid w:val="007E43F1"/>
    <w:rsid w:val="007F1CCC"/>
    <w:rsid w:val="007F6A62"/>
    <w:rsid w:val="00804A01"/>
    <w:rsid w:val="0080560E"/>
    <w:rsid w:val="00825272"/>
    <w:rsid w:val="00825284"/>
    <w:rsid w:val="00826D4C"/>
    <w:rsid w:val="00832B83"/>
    <w:rsid w:val="00840215"/>
    <w:rsid w:val="00846536"/>
    <w:rsid w:val="0085114A"/>
    <w:rsid w:val="00863D75"/>
    <w:rsid w:val="00865EEF"/>
    <w:rsid w:val="00877FBF"/>
    <w:rsid w:val="008A1FC1"/>
    <w:rsid w:val="008A4CEA"/>
    <w:rsid w:val="008A5A48"/>
    <w:rsid w:val="008B07D7"/>
    <w:rsid w:val="008D3D8C"/>
    <w:rsid w:val="008E5833"/>
    <w:rsid w:val="008E680D"/>
    <w:rsid w:val="008F7C0C"/>
    <w:rsid w:val="00905D21"/>
    <w:rsid w:val="00906473"/>
    <w:rsid w:val="00911951"/>
    <w:rsid w:val="00917295"/>
    <w:rsid w:val="00927F8E"/>
    <w:rsid w:val="0096189F"/>
    <w:rsid w:val="009750C2"/>
    <w:rsid w:val="00976228"/>
    <w:rsid w:val="00983F0C"/>
    <w:rsid w:val="00984C7C"/>
    <w:rsid w:val="009972F6"/>
    <w:rsid w:val="009A6417"/>
    <w:rsid w:val="009B6BF2"/>
    <w:rsid w:val="009C458E"/>
    <w:rsid w:val="009D2865"/>
    <w:rsid w:val="009D62A6"/>
    <w:rsid w:val="009E0145"/>
    <w:rsid w:val="009E329A"/>
    <w:rsid w:val="009F5AEA"/>
    <w:rsid w:val="00A05AF6"/>
    <w:rsid w:val="00A161D9"/>
    <w:rsid w:val="00A16EB1"/>
    <w:rsid w:val="00A27CC2"/>
    <w:rsid w:val="00A4006F"/>
    <w:rsid w:val="00A47E1B"/>
    <w:rsid w:val="00A53ADB"/>
    <w:rsid w:val="00A76991"/>
    <w:rsid w:val="00A8349F"/>
    <w:rsid w:val="00A86B00"/>
    <w:rsid w:val="00AA712E"/>
    <w:rsid w:val="00AC73A6"/>
    <w:rsid w:val="00AE45D5"/>
    <w:rsid w:val="00AF45A1"/>
    <w:rsid w:val="00B02075"/>
    <w:rsid w:val="00B020E1"/>
    <w:rsid w:val="00B07ED2"/>
    <w:rsid w:val="00B13E3D"/>
    <w:rsid w:val="00B22A4F"/>
    <w:rsid w:val="00B30680"/>
    <w:rsid w:val="00B355DD"/>
    <w:rsid w:val="00B47C29"/>
    <w:rsid w:val="00B53C5F"/>
    <w:rsid w:val="00B62B92"/>
    <w:rsid w:val="00B66E13"/>
    <w:rsid w:val="00B710ED"/>
    <w:rsid w:val="00B769C2"/>
    <w:rsid w:val="00B906B5"/>
    <w:rsid w:val="00B95978"/>
    <w:rsid w:val="00BA07D4"/>
    <w:rsid w:val="00BD0521"/>
    <w:rsid w:val="00BD252E"/>
    <w:rsid w:val="00BE652A"/>
    <w:rsid w:val="00BE6A4D"/>
    <w:rsid w:val="00C24862"/>
    <w:rsid w:val="00C24B68"/>
    <w:rsid w:val="00C43C07"/>
    <w:rsid w:val="00C522FD"/>
    <w:rsid w:val="00C6659D"/>
    <w:rsid w:val="00C75E9E"/>
    <w:rsid w:val="00C807EB"/>
    <w:rsid w:val="00C85589"/>
    <w:rsid w:val="00CC392B"/>
    <w:rsid w:val="00CC6F61"/>
    <w:rsid w:val="00CE374D"/>
    <w:rsid w:val="00CE61E7"/>
    <w:rsid w:val="00CE6BE5"/>
    <w:rsid w:val="00CE7B8F"/>
    <w:rsid w:val="00CF37C8"/>
    <w:rsid w:val="00CF3C6A"/>
    <w:rsid w:val="00D31C1C"/>
    <w:rsid w:val="00D373A6"/>
    <w:rsid w:val="00D4486D"/>
    <w:rsid w:val="00D545F9"/>
    <w:rsid w:val="00D64DE7"/>
    <w:rsid w:val="00D75007"/>
    <w:rsid w:val="00D8262B"/>
    <w:rsid w:val="00D826B6"/>
    <w:rsid w:val="00DA7B9A"/>
    <w:rsid w:val="00DC080F"/>
    <w:rsid w:val="00DC517D"/>
    <w:rsid w:val="00DD185E"/>
    <w:rsid w:val="00DE2E20"/>
    <w:rsid w:val="00DF1EEB"/>
    <w:rsid w:val="00DF7BE4"/>
    <w:rsid w:val="00E00032"/>
    <w:rsid w:val="00E110AB"/>
    <w:rsid w:val="00E32142"/>
    <w:rsid w:val="00E424A1"/>
    <w:rsid w:val="00E54BE9"/>
    <w:rsid w:val="00E642E3"/>
    <w:rsid w:val="00E863A9"/>
    <w:rsid w:val="00EB3E5B"/>
    <w:rsid w:val="00ED1398"/>
    <w:rsid w:val="00ED2F1A"/>
    <w:rsid w:val="00EE1A73"/>
    <w:rsid w:val="00EE434D"/>
    <w:rsid w:val="00EE5C7F"/>
    <w:rsid w:val="00EE6AD3"/>
    <w:rsid w:val="00EF5822"/>
    <w:rsid w:val="00EF6FEA"/>
    <w:rsid w:val="00F074DC"/>
    <w:rsid w:val="00F170E5"/>
    <w:rsid w:val="00F2252B"/>
    <w:rsid w:val="00F264C8"/>
    <w:rsid w:val="00F409FC"/>
    <w:rsid w:val="00F40BF4"/>
    <w:rsid w:val="00F51D7D"/>
    <w:rsid w:val="00F66ED1"/>
    <w:rsid w:val="00F678AB"/>
    <w:rsid w:val="00F86727"/>
    <w:rsid w:val="00F95FA7"/>
    <w:rsid w:val="00FA7542"/>
    <w:rsid w:val="00FB1C51"/>
    <w:rsid w:val="00FB2A02"/>
    <w:rsid w:val="00FB6156"/>
    <w:rsid w:val="00FC5DA5"/>
    <w:rsid w:val="00FD6F0C"/>
    <w:rsid w:val="00FD7708"/>
    <w:rsid w:val="00FE3DAB"/>
    <w:rsid w:val="00FF23A6"/>
    <w:rsid w:val="64341E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qFormat/>
    <w:uiPriority w:val="99"/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97141-0639-4675-87DE-19DCBABD3B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Company>China</Company>
  <Pages>2</Pages>
  <Words>120</Words>
  <Characters>686</Characters>
  <Lines>5</Lines>
  <Paragraphs>1</Paragraphs>
  <TotalTime>0</TotalTime>
  <ScaleCrop>false</ScaleCrop>
  <LinksUpToDate>false</LinksUpToDate>
  <CharactersWithSpaces>805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2025-04-05T06:14:00Z</dcterms:created>
  <dc:creator>6114</dc:creator>
  <cp:lastModifiedBy>6391</cp:lastModifiedBy>
  <cp:lastPrinted>2025-06-25T02:28:00Z</cp:lastPrinted>
  <dcterms:modified xsi:type="dcterms:W3CDTF">2025-07-01T07:09:02Z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B2BBA2C3E9434042AEC18474A568E81B</vt:lpwstr>
  </property>
</Properties>
</file>