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罪犯谢赶倒，男，</w:t>
      </w:r>
      <w:r>
        <w:rPr>
          <w:rFonts w:ascii="仿宋" w:hAnsi="仿宋" w:eastAsia="仿宋"/>
          <w:sz w:val="32"/>
          <w:szCs w:val="32"/>
        </w:rPr>
        <w:t>1969年8月4日</w:t>
      </w:r>
      <w:r>
        <w:rPr>
          <w:rFonts w:hint="eastAsia" w:ascii="仿宋" w:hAnsi="仿宋" w:eastAsia="仿宋"/>
          <w:sz w:val="32"/>
          <w:szCs w:val="32"/>
        </w:rPr>
        <w:t>出生，文盲文化，现在四川省眉州监狱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，建议对罪犯谢赶倒减刑八个月。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B482389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5FEF2DB5"/>
    <w:rsid w:val="60CB6A95"/>
    <w:rsid w:val="61EB696C"/>
    <w:rsid w:val="65060647"/>
    <w:rsid w:val="683146A8"/>
    <w:rsid w:val="68A10FF4"/>
    <w:rsid w:val="69423C90"/>
    <w:rsid w:val="699872DA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B0457F8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2025-07-01T06:32:16Z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