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罪犯蒋剑，男，1986年9月1日出生，初中文化。现在四川省眉州监狱服刑。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为此，根据《中华人民共和国监狱法》第二十九条、《中华人民共和国刑法》第七十八条、《中华人民共和国刑事诉讼法》第二百七十三条第二款的规定，建议对罪犯蒋剑减刑四个月。特报请裁定。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7040" w:firstLineChars="2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111456"/>
    <w:rsid w:val="009A5F3D"/>
    <w:rsid w:val="00A85CB3"/>
    <w:rsid w:val="00CA6DB9"/>
    <w:rsid w:val="1B82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121</Words>
  <Characters>694</Characters>
  <Lines>5</Lines>
  <Paragraphs>1</Paragraphs>
  <TotalTime>0</TotalTime>
  <ScaleCrop>false</ScaleCrop>
  <LinksUpToDate>false</LinksUpToDate>
  <CharactersWithSpaces>814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1AE30414D1E04DE2AC2A51620FA630F5</vt:lpwstr>
  </property>
</Properties>
</file>