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罪犯范科，男，1990年1月23日出生，小学文化。现在四川省眉州监狱服刑。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为此，根据《中华人民共和国监狱法》第二十九条、《中华人民共和国刑法》第七十八条、《中华人民共和国刑事诉讼法》第二百七十三条第二款的规定，建议对罪犯范科减刑七个月。特报请裁定。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5F3D"/>
    <w:rsid w:val="00A85CB3"/>
    <w:rsid w:val="00C3085E"/>
    <w:rsid w:val="00CA6DB9"/>
    <w:rsid w:val="7B08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142</Words>
  <Characters>816</Characters>
  <Lines>6</Lines>
  <Paragraphs>1</Paragraphs>
  <TotalTime>0</TotalTime>
  <ScaleCrop>false</ScaleCrop>
  <LinksUpToDate>false</LinksUpToDate>
  <CharactersWithSpaces>957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2025-07-01T06:49:20Z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45982E620A6B4227B5AA2D33BE3460C9</vt:lpwstr>
  </property>
</Properties>
</file>