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wordWrap w:val="0"/>
        <w:spacing w:line="580" w:lineRule="exact"/>
        <w:jc w:val="right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</w:t>
      </w:r>
    </w:p>
    <w:p>
      <w:pPr>
        <w:wordWrap/>
        <w:spacing w:line="580" w:lineRule="exact"/>
        <w:jc w:val="right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罪犯舒翔</w:t>
      </w:r>
      <w:r>
        <w:rPr>
          <w:rFonts w:hint="eastAsia" w:ascii="仿宋" w:hAnsi="仿宋" w:eastAsia="仿宋"/>
          <w:bCs/>
          <w:sz w:val="32"/>
          <w:szCs w:val="32"/>
        </w:rPr>
        <w:t>，男，</w:t>
      </w:r>
      <w:r>
        <w:rPr>
          <w:rFonts w:ascii="仿宋" w:hAnsi="仿宋" w:eastAsia="仿宋"/>
          <w:bCs/>
          <w:sz w:val="32"/>
          <w:szCs w:val="32"/>
        </w:rPr>
        <w:t>1987年8月28日</w:t>
      </w:r>
      <w:r>
        <w:rPr>
          <w:rFonts w:hint="eastAsia" w:ascii="仿宋" w:hAnsi="仿宋" w:eastAsia="仿宋"/>
          <w:bCs/>
          <w:sz w:val="32"/>
          <w:szCs w:val="32"/>
        </w:rPr>
        <w:t>出生</w:t>
      </w:r>
      <w:r>
        <w:rPr>
          <w:rFonts w:hint="eastAsia" w:ascii="仿宋" w:hAnsi="仿宋" w:eastAsia="仿宋"/>
          <w:sz w:val="32"/>
          <w:szCs w:val="32"/>
        </w:rPr>
        <w:t>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该犯在服刑期间，</w:t>
      </w:r>
      <w:r>
        <w:rPr>
          <w:rFonts w:hint="eastAsia" w:ascii="仿宋" w:hAnsi="仿宋" w:eastAsia="仿宋"/>
          <w:sz w:val="32"/>
          <w:szCs w:val="32"/>
          <w:lang w:eastAsia="zh-CN"/>
        </w:rPr>
        <w:t>认真遵守监规，接受教育改造，确有悔改表现。</w:t>
      </w:r>
    </w:p>
    <w:p>
      <w:pPr>
        <w:spacing w:line="58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</w:t>
      </w:r>
      <w:r>
        <w:rPr>
          <w:rFonts w:hint="eastAsia" w:ascii="仿宋" w:hAnsi="仿宋" w:eastAsia="仿宋"/>
          <w:bCs/>
          <w:sz w:val="32"/>
          <w:szCs w:val="32"/>
        </w:rPr>
        <w:t>舒翔</w:t>
      </w:r>
      <w:r>
        <w:rPr>
          <w:rFonts w:hint="eastAsia" w:ascii="仿宋" w:hAnsi="仿宋" w:eastAsia="仿宋"/>
          <w:sz w:val="32"/>
          <w:szCs w:val="32"/>
        </w:rPr>
        <w:t>减刑六个月。特报请裁定。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6080" w:firstLineChars="19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二〇二五年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rPr>
          <w:rFonts w:ascii="宋体" w:hAnsi="宋体"/>
          <w:b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E"/>
    <w:rsid w:val="00016C19"/>
    <w:rsid w:val="000179B5"/>
    <w:rsid w:val="00017C5C"/>
    <w:rsid w:val="000200EC"/>
    <w:rsid w:val="000205AC"/>
    <w:rsid w:val="000207E9"/>
    <w:rsid w:val="00020D4E"/>
    <w:rsid w:val="0002140B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4C9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4E6B"/>
    <w:rsid w:val="0003500F"/>
    <w:rsid w:val="0003506A"/>
    <w:rsid w:val="00035093"/>
    <w:rsid w:val="00035325"/>
    <w:rsid w:val="00035760"/>
    <w:rsid w:val="00035892"/>
    <w:rsid w:val="00035B3F"/>
    <w:rsid w:val="000367D6"/>
    <w:rsid w:val="0003709D"/>
    <w:rsid w:val="0003719B"/>
    <w:rsid w:val="000376DE"/>
    <w:rsid w:val="000377CD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750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405"/>
    <w:rsid w:val="0004758E"/>
    <w:rsid w:val="000507F4"/>
    <w:rsid w:val="00050AFB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D35"/>
    <w:rsid w:val="00057F4A"/>
    <w:rsid w:val="00057F9E"/>
    <w:rsid w:val="0006011A"/>
    <w:rsid w:val="00060143"/>
    <w:rsid w:val="00060451"/>
    <w:rsid w:val="0006160D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67C55"/>
    <w:rsid w:val="000705AC"/>
    <w:rsid w:val="00070C58"/>
    <w:rsid w:val="00070E9B"/>
    <w:rsid w:val="00071219"/>
    <w:rsid w:val="0007136D"/>
    <w:rsid w:val="000719DF"/>
    <w:rsid w:val="00071CF7"/>
    <w:rsid w:val="00072A3C"/>
    <w:rsid w:val="00073322"/>
    <w:rsid w:val="00073329"/>
    <w:rsid w:val="0007340F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BFC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A0E"/>
    <w:rsid w:val="000B4ACB"/>
    <w:rsid w:val="000B4AD9"/>
    <w:rsid w:val="000B504E"/>
    <w:rsid w:val="000B5F93"/>
    <w:rsid w:val="000B6381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4B45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405"/>
    <w:rsid w:val="000D1991"/>
    <w:rsid w:val="000D2925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138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4F0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8A9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27910"/>
    <w:rsid w:val="001301AF"/>
    <w:rsid w:val="00130585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0D28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4AE1"/>
    <w:rsid w:val="00154E8A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4A9"/>
    <w:rsid w:val="001615D0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968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E81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27E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561"/>
    <w:rsid w:val="001B3CC4"/>
    <w:rsid w:val="001B4601"/>
    <w:rsid w:val="001B4989"/>
    <w:rsid w:val="001B4BAC"/>
    <w:rsid w:val="001B4CF7"/>
    <w:rsid w:val="001B54AA"/>
    <w:rsid w:val="001B5B81"/>
    <w:rsid w:val="001B5E4F"/>
    <w:rsid w:val="001B64F6"/>
    <w:rsid w:val="001B743D"/>
    <w:rsid w:val="001B7777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87C"/>
    <w:rsid w:val="001D0CD0"/>
    <w:rsid w:val="001D1049"/>
    <w:rsid w:val="001D13DE"/>
    <w:rsid w:val="001D195F"/>
    <w:rsid w:val="001D1EC7"/>
    <w:rsid w:val="001D25D7"/>
    <w:rsid w:val="001D2627"/>
    <w:rsid w:val="001D2965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563B"/>
    <w:rsid w:val="001E5D4D"/>
    <w:rsid w:val="001E6363"/>
    <w:rsid w:val="001E68AB"/>
    <w:rsid w:val="001E6D92"/>
    <w:rsid w:val="001E7285"/>
    <w:rsid w:val="001E782D"/>
    <w:rsid w:val="001E7DD5"/>
    <w:rsid w:val="001F00D0"/>
    <w:rsid w:val="001F0B41"/>
    <w:rsid w:val="001F1146"/>
    <w:rsid w:val="001F139D"/>
    <w:rsid w:val="001F1DA8"/>
    <w:rsid w:val="001F2136"/>
    <w:rsid w:val="001F2C88"/>
    <w:rsid w:val="001F2C9D"/>
    <w:rsid w:val="001F2E6A"/>
    <w:rsid w:val="001F3481"/>
    <w:rsid w:val="001F3BB7"/>
    <w:rsid w:val="001F3CF2"/>
    <w:rsid w:val="001F48BB"/>
    <w:rsid w:val="001F540F"/>
    <w:rsid w:val="001F56E3"/>
    <w:rsid w:val="001F70EC"/>
    <w:rsid w:val="001F74BC"/>
    <w:rsid w:val="001F7666"/>
    <w:rsid w:val="001F76CF"/>
    <w:rsid w:val="001F78EB"/>
    <w:rsid w:val="001F7E2A"/>
    <w:rsid w:val="00200097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07DD0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B09"/>
    <w:rsid w:val="00217DDC"/>
    <w:rsid w:val="00220170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3194"/>
    <w:rsid w:val="00233527"/>
    <w:rsid w:val="00233645"/>
    <w:rsid w:val="002337B4"/>
    <w:rsid w:val="00234382"/>
    <w:rsid w:val="002352DA"/>
    <w:rsid w:val="00235301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914"/>
    <w:rsid w:val="00242C3A"/>
    <w:rsid w:val="00242DB6"/>
    <w:rsid w:val="0024383A"/>
    <w:rsid w:val="00243D64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207D"/>
    <w:rsid w:val="002522A0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647"/>
    <w:rsid w:val="00265EBD"/>
    <w:rsid w:val="002660CA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28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2FFD"/>
    <w:rsid w:val="0028357B"/>
    <w:rsid w:val="002835D0"/>
    <w:rsid w:val="00283AA9"/>
    <w:rsid w:val="002847DF"/>
    <w:rsid w:val="00285A57"/>
    <w:rsid w:val="00285D19"/>
    <w:rsid w:val="00285E57"/>
    <w:rsid w:val="002860D5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1EA1"/>
    <w:rsid w:val="00291EF8"/>
    <w:rsid w:val="00291F9E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3FC"/>
    <w:rsid w:val="002A4A57"/>
    <w:rsid w:val="002A5E3D"/>
    <w:rsid w:val="002A61E1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34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8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5E3"/>
    <w:rsid w:val="002D7627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509E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64D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989"/>
    <w:rsid w:val="00307C6C"/>
    <w:rsid w:val="00307D9C"/>
    <w:rsid w:val="003106AD"/>
    <w:rsid w:val="00310971"/>
    <w:rsid w:val="00310BBC"/>
    <w:rsid w:val="00311601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0AC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244"/>
    <w:rsid w:val="0039352F"/>
    <w:rsid w:val="00393C7C"/>
    <w:rsid w:val="00393E7A"/>
    <w:rsid w:val="0039417A"/>
    <w:rsid w:val="00394915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88B"/>
    <w:rsid w:val="003B4C5D"/>
    <w:rsid w:val="003B522F"/>
    <w:rsid w:val="003B52B8"/>
    <w:rsid w:val="003B5311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D7C3B"/>
    <w:rsid w:val="003E00F5"/>
    <w:rsid w:val="003E05D1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560"/>
    <w:rsid w:val="003E5728"/>
    <w:rsid w:val="003E59BD"/>
    <w:rsid w:val="003E5BBC"/>
    <w:rsid w:val="003E6671"/>
    <w:rsid w:val="003E6917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B1F"/>
    <w:rsid w:val="00400CA2"/>
    <w:rsid w:val="00400D09"/>
    <w:rsid w:val="00401078"/>
    <w:rsid w:val="004010C8"/>
    <w:rsid w:val="0040143C"/>
    <w:rsid w:val="00401B8C"/>
    <w:rsid w:val="00401BCC"/>
    <w:rsid w:val="00401F50"/>
    <w:rsid w:val="00402202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85F"/>
    <w:rsid w:val="00407E1D"/>
    <w:rsid w:val="004102BE"/>
    <w:rsid w:val="004103DC"/>
    <w:rsid w:val="004103DF"/>
    <w:rsid w:val="00410487"/>
    <w:rsid w:val="0041075E"/>
    <w:rsid w:val="004109D8"/>
    <w:rsid w:val="00410BCF"/>
    <w:rsid w:val="0041102C"/>
    <w:rsid w:val="0041116A"/>
    <w:rsid w:val="004111E6"/>
    <w:rsid w:val="00411414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60A1"/>
    <w:rsid w:val="004166F5"/>
    <w:rsid w:val="004168BB"/>
    <w:rsid w:val="004169C3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0DB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2957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E32"/>
    <w:rsid w:val="00453E8D"/>
    <w:rsid w:val="0045428E"/>
    <w:rsid w:val="00454778"/>
    <w:rsid w:val="004548FD"/>
    <w:rsid w:val="0045530F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2B11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6C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7B5"/>
    <w:rsid w:val="004748E8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90223"/>
    <w:rsid w:val="00490CBA"/>
    <w:rsid w:val="0049160E"/>
    <w:rsid w:val="004919D9"/>
    <w:rsid w:val="00491C2C"/>
    <w:rsid w:val="00492315"/>
    <w:rsid w:val="00492AF9"/>
    <w:rsid w:val="00492E41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9F4"/>
    <w:rsid w:val="004D1A00"/>
    <w:rsid w:val="004D2EAA"/>
    <w:rsid w:val="004D3469"/>
    <w:rsid w:val="004D346E"/>
    <w:rsid w:val="004D3528"/>
    <w:rsid w:val="004D3903"/>
    <w:rsid w:val="004D3981"/>
    <w:rsid w:val="004D49E0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5865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4841"/>
    <w:rsid w:val="00515090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4F0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44"/>
    <w:rsid w:val="00526D27"/>
    <w:rsid w:val="005275E2"/>
    <w:rsid w:val="00527606"/>
    <w:rsid w:val="005300B4"/>
    <w:rsid w:val="00531379"/>
    <w:rsid w:val="00531380"/>
    <w:rsid w:val="00531A7D"/>
    <w:rsid w:val="00531BEC"/>
    <w:rsid w:val="005328EE"/>
    <w:rsid w:val="00532CEF"/>
    <w:rsid w:val="00532F3B"/>
    <w:rsid w:val="0053356D"/>
    <w:rsid w:val="005339F7"/>
    <w:rsid w:val="00533A73"/>
    <w:rsid w:val="00533F8E"/>
    <w:rsid w:val="00534209"/>
    <w:rsid w:val="00535392"/>
    <w:rsid w:val="005361C3"/>
    <w:rsid w:val="0053623E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3D70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CE7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0F"/>
    <w:rsid w:val="005841F3"/>
    <w:rsid w:val="005847F2"/>
    <w:rsid w:val="00584963"/>
    <w:rsid w:val="00584A1E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20E1"/>
    <w:rsid w:val="00593066"/>
    <w:rsid w:val="005933CD"/>
    <w:rsid w:val="00593B43"/>
    <w:rsid w:val="00593B44"/>
    <w:rsid w:val="00593C7D"/>
    <w:rsid w:val="00593F7E"/>
    <w:rsid w:val="00594566"/>
    <w:rsid w:val="005946E3"/>
    <w:rsid w:val="0059536B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A7C2F"/>
    <w:rsid w:val="005B01E7"/>
    <w:rsid w:val="005B0374"/>
    <w:rsid w:val="005B092A"/>
    <w:rsid w:val="005B0946"/>
    <w:rsid w:val="005B0C81"/>
    <w:rsid w:val="005B0CE5"/>
    <w:rsid w:val="005B0F3E"/>
    <w:rsid w:val="005B1F30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CD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356A"/>
    <w:rsid w:val="005E419C"/>
    <w:rsid w:val="005E4827"/>
    <w:rsid w:val="005E4D10"/>
    <w:rsid w:val="005E4E01"/>
    <w:rsid w:val="005E612A"/>
    <w:rsid w:val="005E6153"/>
    <w:rsid w:val="005E61F3"/>
    <w:rsid w:val="005E6467"/>
    <w:rsid w:val="005E655C"/>
    <w:rsid w:val="005E71BB"/>
    <w:rsid w:val="005E751E"/>
    <w:rsid w:val="005E7A67"/>
    <w:rsid w:val="005F0446"/>
    <w:rsid w:val="005F04A7"/>
    <w:rsid w:val="005F06FB"/>
    <w:rsid w:val="005F0713"/>
    <w:rsid w:val="005F09D6"/>
    <w:rsid w:val="005F0C0C"/>
    <w:rsid w:val="005F10FE"/>
    <w:rsid w:val="005F12C0"/>
    <w:rsid w:val="005F1E12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3933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DF8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716F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B09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5FA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EF4"/>
    <w:rsid w:val="006367CE"/>
    <w:rsid w:val="00636859"/>
    <w:rsid w:val="00636B16"/>
    <w:rsid w:val="00636C7F"/>
    <w:rsid w:val="00636F92"/>
    <w:rsid w:val="00637702"/>
    <w:rsid w:val="00637A89"/>
    <w:rsid w:val="00640132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DE8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4C08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702DE"/>
    <w:rsid w:val="006709C3"/>
    <w:rsid w:val="00670FBC"/>
    <w:rsid w:val="0067101A"/>
    <w:rsid w:val="0067191C"/>
    <w:rsid w:val="00671A58"/>
    <w:rsid w:val="00671A7D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F73"/>
    <w:rsid w:val="00690016"/>
    <w:rsid w:val="0069009E"/>
    <w:rsid w:val="00690F64"/>
    <w:rsid w:val="00691380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32A"/>
    <w:rsid w:val="006C1A7F"/>
    <w:rsid w:val="006C3273"/>
    <w:rsid w:val="006C3301"/>
    <w:rsid w:val="006C333B"/>
    <w:rsid w:val="006C357E"/>
    <w:rsid w:val="006C36B7"/>
    <w:rsid w:val="006C3F7A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C780E"/>
    <w:rsid w:val="006D088E"/>
    <w:rsid w:val="006D0B5D"/>
    <w:rsid w:val="006D1055"/>
    <w:rsid w:val="006D1A16"/>
    <w:rsid w:val="006D201D"/>
    <w:rsid w:val="006D249F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5DBF"/>
    <w:rsid w:val="006D601D"/>
    <w:rsid w:val="006D615D"/>
    <w:rsid w:val="006D65F0"/>
    <w:rsid w:val="006D6640"/>
    <w:rsid w:val="006D6A99"/>
    <w:rsid w:val="006D7456"/>
    <w:rsid w:val="006E0214"/>
    <w:rsid w:val="006E03B7"/>
    <w:rsid w:val="006E06C9"/>
    <w:rsid w:val="006E0AE7"/>
    <w:rsid w:val="006E0C7A"/>
    <w:rsid w:val="006E137C"/>
    <w:rsid w:val="006E1D0B"/>
    <w:rsid w:val="006E2206"/>
    <w:rsid w:val="006E22B1"/>
    <w:rsid w:val="006E22BE"/>
    <w:rsid w:val="006E2342"/>
    <w:rsid w:val="006E2FC8"/>
    <w:rsid w:val="006E31D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7B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6B7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DAF"/>
    <w:rsid w:val="00714FDA"/>
    <w:rsid w:val="00714FFF"/>
    <w:rsid w:val="007154BE"/>
    <w:rsid w:val="00715609"/>
    <w:rsid w:val="00715C6C"/>
    <w:rsid w:val="00715F60"/>
    <w:rsid w:val="00716826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04A"/>
    <w:rsid w:val="007324F9"/>
    <w:rsid w:val="0073285C"/>
    <w:rsid w:val="00732BAF"/>
    <w:rsid w:val="007330B3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669D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075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C"/>
    <w:rsid w:val="00770FFF"/>
    <w:rsid w:val="00771068"/>
    <w:rsid w:val="0077108C"/>
    <w:rsid w:val="007710F6"/>
    <w:rsid w:val="00771820"/>
    <w:rsid w:val="007726FB"/>
    <w:rsid w:val="00772D5C"/>
    <w:rsid w:val="007738B5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47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5C9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878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993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8B1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3A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84D"/>
    <w:rsid w:val="008446FE"/>
    <w:rsid w:val="00844925"/>
    <w:rsid w:val="00844BF1"/>
    <w:rsid w:val="0084505D"/>
    <w:rsid w:val="008450BE"/>
    <w:rsid w:val="00845699"/>
    <w:rsid w:val="00845C93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5"/>
    <w:rsid w:val="00850D3D"/>
    <w:rsid w:val="00850D74"/>
    <w:rsid w:val="00850D78"/>
    <w:rsid w:val="00850EC7"/>
    <w:rsid w:val="0085117C"/>
    <w:rsid w:val="00851835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A9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37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963"/>
    <w:rsid w:val="00877A6D"/>
    <w:rsid w:val="00877EAD"/>
    <w:rsid w:val="00880516"/>
    <w:rsid w:val="00880717"/>
    <w:rsid w:val="00880D87"/>
    <w:rsid w:val="00881085"/>
    <w:rsid w:val="00882206"/>
    <w:rsid w:val="0088235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D85"/>
    <w:rsid w:val="00890E2A"/>
    <w:rsid w:val="00890E93"/>
    <w:rsid w:val="00890FB2"/>
    <w:rsid w:val="008918FD"/>
    <w:rsid w:val="00891C55"/>
    <w:rsid w:val="008921A9"/>
    <w:rsid w:val="00892349"/>
    <w:rsid w:val="00892965"/>
    <w:rsid w:val="00892CD2"/>
    <w:rsid w:val="00892DE0"/>
    <w:rsid w:val="00892ED2"/>
    <w:rsid w:val="0089313E"/>
    <w:rsid w:val="00893257"/>
    <w:rsid w:val="00894B99"/>
    <w:rsid w:val="00895271"/>
    <w:rsid w:val="00895306"/>
    <w:rsid w:val="008953F1"/>
    <w:rsid w:val="00895BBD"/>
    <w:rsid w:val="00895CB1"/>
    <w:rsid w:val="00895F41"/>
    <w:rsid w:val="0089612A"/>
    <w:rsid w:val="008965BB"/>
    <w:rsid w:val="008967E6"/>
    <w:rsid w:val="00896D2B"/>
    <w:rsid w:val="00896D3D"/>
    <w:rsid w:val="0089730B"/>
    <w:rsid w:val="0089740C"/>
    <w:rsid w:val="00897894"/>
    <w:rsid w:val="00897C89"/>
    <w:rsid w:val="00897D42"/>
    <w:rsid w:val="008A0086"/>
    <w:rsid w:val="008A02DE"/>
    <w:rsid w:val="008A04E1"/>
    <w:rsid w:val="008A078E"/>
    <w:rsid w:val="008A0818"/>
    <w:rsid w:val="008A08E6"/>
    <w:rsid w:val="008A0931"/>
    <w:rsid w:val="008A0BA8"/>
    <w:rsid w:val="008A0BAF"/>
    <w:rsid w:val="008A0D23"/>
    <w:rsid w:val="008A2053"/>
    <w:rsid w:val="008A2ADB"/>
    <w:rsid w:val="008A2B3D"/>
    <w:rsid w:val="008A2EEB"/>
    <w:rsid w:val="008A37AA"/>
    <w:rsid w:val="008A393A"/>
    <w:rsid w:val="008A3CBE"/>
    <w:rsid w:val="008A3F72"/>
    <w:rsid w:val="008A4459"/>
    <w:rsid w:val="008A48E6"/>
    <w:rsid w:val="008A4D58"/>
    <w:rsid w:val="008A500A"/>
    <w:rsid w:val="008A521C"/>
    <w:rsid w:val="008A5260"/>
    <w:rsid w:val="008A5553"/>
    <w:rsid w:val="008A5858"/>
    <w:rsid w:val="008A5861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61E"/>
    <w:rsid w:val="008B3652"/>
    <w:rsid w:val="008B3A8C"/>
    <w:rsid w:val="008B3B4A"/>
    <w:rsid w:val="008B3B59"/>
    <w:rsid w:val="008B3C1A"/>
    <w:rsid w:val="008B400C"/>
    <w:rsid w:val="008B48C4"/>
    <w:rsid w:val="008B5126"/>
    <w:rsid w:val="008B593E"/>
    <w:rsid w:val="008B5A1F"/>
    <w:rsid w:val="008B5B51"/>
    <w:rsid w:val="008B6483"/>
    <w:rsid w:val="008B648B"/>
    <w:rsid w:val="008B6A78"/>
    <w:rsid w:val="008B6D03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0B1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D1C"/>
    <w:rsid w:val="008F204A"/>
    <w:rsid w:val="008F2B5E"/>
    <w:rsid w:val="008F3189"/>
    <w:rsid w:val="008F3505"/>
    <w:rsid w:val="008F3724"/>
    <w:rsid w:val="008F38BE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3BAC"/>
    <w:rsid w:val="00924065"/>
    <w:rsid w:val="0092525D"/>
    <w:rsid w:val="009254F2"/>
    <w:rsid w:val="00925560"/>
    <w:rsid w:val="00926419"/>
    <w:rsid w:val="00926660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F51"/>
    <w:rsid w:val="00934F66"/>
    <w:rsid w:val="00934FA9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5EA8"/>
    <w:rsid w:val="009467BF"/>
    <w:rsid w:val="00946DE4"/>
    <w:rsid w:val="009477F1"/>
    <w:rsid w:val="0094799A"/>
    <w:rsid w:val="00947A0F"/>
    <w:rsid w:val="009500A2"/>
    <w:rsid w:val="00950100"/>
    <w:rsid w:val="0095046B"/>
    <w:rsid w:val="009509A3"/>
    <w:rsid w:val="009517C7"/>
    <w:rsid w:val="009522C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43F"/>
    <w:rsid w:val="0096293E"/>
    <w:rsid w:val="009629F0"/>
    <w:rsid w:val="00962A62"/>
    <w:rsid w:val="009630F6"/>
    <w:rsid w:val="0096469B"/>
    <w:rsid w:val="0096487D"/>
    <w:rsid w:val="00964FC7"/>
    <w:rsid w:val="00965398"/>
    <w:rsid w:val="00965830"/>
    <w:rsid w:val="00966240"/>
    <w:rsid w:val="0096641A"/>
    <w:rsid w:val="00966E48"/>
    <w:rsid w:val="00966F05"/>
    <w:rsid w:val="009674EB"/>
    <w:rsid w:val="00967ABB"/>
    <w:rsid w:val="00967E0C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0BE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B1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7E7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6B7F"/>
    <w:rsid w:val="00996D91"/>
    <w:rsid w:val="00997219"/>
    <w:rsid w:val="0099738D"/>
    <w:rsid w:val="00997511"/>
    <w:rsid w:val="00997765"/>
    <w:rsid w:val="009978CC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3AD8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EBF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6AC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8D2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84"/>
    <w:rsid w:val="009D73C6"/>
    <w:rsid w:val="009D741A"/>
    <w:rsid w:val="009D76F1"/>
    <w:rsid w:val="009E0AE2"/>
    <w:rsid w:val="009E1113"/>
    <w:rsid w:val="009E1904"/>
    <w:rsid w:val="009E19B7"/>
    <w:rsid w:val="009E1B32"/>
    <w:rsid w:val="009E20B5"/>
    <w:rsid w:val="009E280F"/>
    <w:rsid w:val="009E29DC"/>
    <w:rsid w:val="009E2AED"/>
    <w:rsid w:val="009E2C1C"/>
    <w:rsid w:val="009E2EA8"/>
    <w:rsid w:val="009E3530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08"/>
    <w:rsid w:val="009E6E23"/>
    <w:rsid w:val="009E7765"/>
    <w:rsid w:val="009E7DA4"/>
    <w:rsid w:val="009F000B"/>
    <w:rsid w:val="009F184C"/>
    <w:rsid w:val="009F2714"/>
    <w:rsid w:val="009F3173"/>
    <w:rsid w:val="009F3461"/>
    <w:rsid w:val="009F3A9E"/>
    <w:rsid w:val="009F3BDB"/>
    <w:rsid w:val="009F403C"/>
    <w:rsid w:val="009F41E7"/>
    <w:rsid w:val="009F497F"/>
    <w:rsid w:val="009F5175"/>
    <w:rsid w:val="009F59AB"/>
    <w:rsid w:val="009F5B13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5C6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C70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431E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562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135"/>
    <w:rsid w:val="00A65209"/>
    <w:rsid w:val="00A654A1"/>
    <w:rsid w:val="00A65F2C"/>
    <w:rsid w:val="00A66641"/>
    <w:rsid w:val="00A66848"/>
    <w:rsid w:val="00A67063"/>
    <w:rsid w:val="00A67D3F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893"/>
    <w:rsid w:val="00A9090F"/>
    <w:rsid w:val="00A90AA9"/>
    <w:rsid w:val="00A90ACE"/>
    <w:rsid w:val="00A90CBD"/>
    <w:rsid w:val="00A91CAA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4B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CC4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A7A29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3041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30"/>
    <w:rsid w:val="00AC7B18"/>
    <w:rsid w:val="00AC7F71"/>
    <w:rsid w:val="00AD004E"/>
    <w:rsid w:val="00AD029B"/>
    <w:rsid w:val="00AD031D"/>
    <w:rsid w:val="00AD0713"/>
    <w:rsid w:val="00AD075A"/>
    <w:rsid w:val="00AD0B60"/>
    <w:rsid w:val="00AD0F19"/>
    <w:rsid w:val="00AD122B"/>
    <w:rsid w:val="00AD191D"/>
    <w:rsid w:val="00AD1A70"/>
    <w:rsid w:val="00AD1DF2"/>
    <w:rsid w:val="00AD1FF5"/>
    <w:rsid w:val="00AD2163"/>
    <w:rsid w:val="00AD2574"/>
    <w:rsid w:val="00AD27CA"/>
    <w:rsid w:val="00AD35CE"/>
    <w:rsid w:val="00AD4AC7"/>
    <w:rsid w:val="00AD4BCA"/>
    <w:rsid w:val="00AD5D9B"/>
    <w:rsid w:val="00AD6089"/>
    <w:rsid w:val="00AD65E5"/>
    <w:rsid w:val="00AD6978"/>
    <w:rsid w:val="00AD6BCF"/>
    <w:rsid w:val="00AD6CD3"/>
    <w:rsid w:val="00AD7AB6"/>
    <w:rsid w:val="00AD7E71"/>
    <w:rsid w:val="00AE0456"/>
    <w:rsid w:val="00AE0577"/>
    <w:rsid w:val="00AE090A"/>
    <w:rsid w:val="00AE108D"/>
    <w:rsid w:val="00AE16E2"/>
    <w:rsid w:val="00AE1706"/>
    <w:rsid w:val="00AE1C5D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2A3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C5E"/>
    <w:rsid w:val="00AF5EBB"/>
    <w:rsid w:val="00AF5F0D"/>
    <w:rsid w:val="00AF6D00"/>
    <w:rsid w:val="00AF6D3B"/>
    <w:rsid w:val="00AF6FE4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1"/>
    <w:rsid w:val="00B03D3B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254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6E16"/>
    <w:rsid w:val="00B37B38"/>
    <w:rsid w:val="00B37DDE"/>
    <w:rsid w:val="00B40B1A"/>
    <w:rsid w:val="00B41564"/>
    <w:rsid w:val="00B4172F"/>
    <w:rsid w:val="00B41E00"/>
    <w:rsid w:val="00B41FB0"/>
    <w:rsid w:val="00B42100"/>
    <w:rsid w:val="00B42463"/>
    <w:rsid w:val="00B42BA3"/>
    <w:rsid w:val="00B42BE8"/>
    <w:rsid w:val="00B43377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7E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48B"/>
    <w:rsid w:val="00B575B8"/>
    <w:rsid w:val="00B575ED"/>
    <w:rsid w:val="00B57979"/>
    <w:rsid w:val="00B57DEF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1F4B"/>
    <w:rsid w:val="00B730EC"/>
    <w:rsid w:val="00B735CB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838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14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CA6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3F5B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281"/>
    <w:rsid w:val="00BB25DE"/>
    <w:rsid w:val="00BB2AEF"/>
    <w:rsid w:val="00BB402C"/>
    <w:rsid w:val="00BB4827"/>
    <w:rsid w:val="00BB48DB"/>
    <w:rsid w:val="00BB4DEE"/>
    <w:rsid w:val="00BB503F"/>
    <w:rsid w:val="00BB518C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1301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8D5"/>
    <w:rsid w:val="00C030FD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C4C"/>
    <w:rsid w:val="00C13FF1"/>
    <w:rsid w:val="00C14C8B"/>
    <w:rsid w:val="00C158F2"/>
    <w:rsid w:val="00C15DFD"/>
    <w:rsid w:val="00C16519"/>
    <w:rsid w:val="00C1659B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6217"/>
    <w:rsid w:val="00C26342"/>
    <w:rsid w:val="00C26402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D7"/>
    <w:rsid w:val="00C33D70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001"/>
    <w:rsid w:val="00C413EE"/>
    <w:rsid w:val="00C4155C"/>
    <w:rsid w:val="00C415F3"/>
    <w:rsid w:val="00C41886"/>
    <w:rsid w:val="00C418B9"/>
    <w:rsid w:val="00C41919"/>
    <w:rsid w:val="00C4218C"/>
    <w:rsid w:val="00C42974"/>
    <w:rsid w:val="00C431B8"/>
    <w:rsid w:val="00C43205"/>
    <w:rsid w:val="00C43B30"/>
    <w:rsid w:val="00C43BB4"/>
    <w:rsid w:val="00C43C96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1E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FAB"/>
    <w:rsid w:val="00C81C40"/>
    <w:rsid w:val="00C81E48"/>
    <w:rsid w:val="00C81FFE"/>
    <w:rsid w:val="00C8210C"/>
    <w:rsid w:val="00C82965"/>
    <w:rsid w:val="00C82E61"/>
    <w:rsid w:val="00C830CF"/>
    <w:rsid w:val="00C8382A"/>
    <w:rsid w:val="00C83C3F"/>
    <w:rsid w:val="00C83E9D"/>
    <w:rsid w:val="00C845C0"/>
    <w:rsid w:val="00C84698"/>
    <w:rsid w:val="00C84888"/>
    <w:rsid w:val="00C84B40"/>
    <w:rsid w:val="00C84FD5"/>
    <w:rsid w:val="00C86040"/>
    <w:rsid w:val="00C8605A"/>
    <w:rsid w:val="00C862C5"/>
    <w:rsid w:val="00C86A73"/>
    <w:rsid w:val="00C86A92"/>
    <w:rsid w:val="00C873C1"/>
    <w:rsid w:val="00C8768E"/>
    <w:rsid w:val="00C87A3F"/>
    <w:rsid w:val="00C87AEC"/>
    <w:rsid w:val="00C87F91"/>
    <w:rsid w:val="00C90FC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58D2"/>
    <w:rsid w:val="00C96B53"/>
    <w:rsid w:val="00C971B5"/>
    <w:rsid w:val="00CA03C3"/>
    <w:rsid w:val="00CA0C36"/>
    <w:rsid w:val="00CA0C66"/>
    <w:rsid w:val="00CA0EBD"/>
    <w:rsid w:val="00CA1299"/>
    <w:rsid w:val="00CA17C7"/>
    <w:rsid w:val="00CA19BC"/>
    <w:rsid w:val="00CA1BD7"/>
    <w:rsid w:val="00CA213D"/>
    <w:rsid w:val="00CA293F"/>
    <w:rsid w:val="00CA2A2C"/>
    <w:rsid w:val="00CA2E03"/>
    <w:rsid w:val="00CA2FAF"/>
    <w:rsid w:val="00CA362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9ED"/>
    <w:rsid w:val="00CB2E72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040"/>
    <w:rsid w:val="00CC21A1"/>
    <w:rsid w:val="00CC25D5"/>
    <w:rsid w:val="00CC2A15"/>
    <w:rsid w:val="00CC2AFB"/>
    <w:rsid w:val="00CC2AFD"/>
    <w:rsid w:val="00CC2DFE"/>
    <w:rsid w:val="00CC2EA8"/>
    <w:rsid w:val="00CC367A"/>
    <w:rsid w:val="00CC3DFE"/>
    <w:rsid w:val="00CC4254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04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2BC"/>
    <w:rsid w:val="00CE37B0"/>
    <w:rsid w:val="00CE3974"/>
    <w:rsid w:val="00CE398B"/>
    <w:rsid w:val="00CE3A4F"/>
    <w:rsid w:val="00CE3CE0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692"/>
    <w:rsid w:val="00CF7A55"/>
    <w:rsid w:val="00D0026B"/>
    <w:rsid w:val="00D004C4"/>
    <w:rsid w:val="00D00749"/>
    <w:rsid w:val="00D00F42"/>
    <w:rsid w:val="00D0140C"/>
    <w:rsid w:val="00D01B8F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D52"/>
    <w:rsid w:val="00D04F40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2C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6F3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52"/>
    <w:rsid w:val="00D44775"/>
    <w:rsid w:val="00D44CC5"/>
    <w:rsid w:val="00D44E58"/>
    <w:rsid w:val="00D44F64"/>
    <w:rsid w:val="00D45204"/>
    <w:rsid w:val="00D45244"/>
    <w:rsid w:val="00D45542"/>
    <w:rsid w:val="00D45597"/>
    <w:rsid w:val="00D45FB1"/>
    <w:rsid w:val="00D46059"/>
    <w:rsid w:val="00D47081"/>
    <w:rsid w:val="00D47ADB"/>
    <w:rsid w:val="00D5105B"/>
    <w:rsid w:val="00D51325"/>
    <w:rsid w:val="00D51366"/>
    <w:rsid w:val="00D51AA5"/>
    <w:rsid w:val="00D520E8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37"/>
    <w:rsid w:val="00D730D0"/>
    <w:rsid w:val="00D73691"/>
    <w:rsid w:val="00D73C10"/>
    <w:rsid w:val="00D74008"/>
    <w:rsid w:val="00D740DC"/>
    <w:rsid w:val="00D7411C"/>
    <w:rsid w:val="00D741AB"/>
    <w:rsid w:val="00D7425D"/>
    <w:rsid w:val="00D7446A"/>
    <w:rsid w:val="00D7449E"/>
    <w:rsid w:val="00D745A2"/>
    <w:rsid w:val="00D75202"/>
    <w:rsid w:val="00D75447"/>
    <w:rsid w:val="00D75474"/>
    <w:rsid w:val="00D758FA"/>
    <w:rsid w:val="00D75F62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C01"/>
    <w:rsid w:val="00D92346"/>
    <w:rsid w:val="00D9283B"/>
    <w:rsid w:val="00D93244"/>
    <w:rsid w:val="00D93651"/>
    <w:rsid w:val="00D9398F"/>
    <w:rsid w:val="00D93A5F"/>
    <w:rsid w:val="00D94127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94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3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ADA"/>
    <w:rsid w:val="00DC01D8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027"/>
    <w:rsid w:val="00DD579C"/>
    <w:rsid w:val="00DD5820"/>
    <w:rsid w:val="00DD58CA"/>
    <w:rsid w:val="00DD5A5E"/>
    <w:rsid w:val="00DD5D07"/>
    <w:rsid w:val="00DD5F7F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FA6"/>
    <w:rsid w:val="00DE6036"/>
    <w:rsid w:val="00DE60AF"/>
    <w:rsid w:val="00DE62C7"/>
    <w:rsid w:val="00DE63DE"/>
    <w:rsid w:val="00DE64A8"/>
    <w:rsid w:val="00DE6593"/>
    <w:rsid w:val="00DE6A14"/>
    <w:rsid w:val="00DE76CA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4F2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58D2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068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41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2D37"/>
    <w:rsid w:val="00E53034"/>
    <w:rsid w:val="00E53606"/>
    <w:rsid w:val="00E538BA"/>
    <w:rsid w:val="00E542C1"/>
    <w:rsid w:val="00E54465"/>
    <w:rsid w:val="00E5586E"/>
    <w:rsid w:val="00E56105"/>
    <w:rsid w:val="00E56C12"/>
    <w:rsid w:val="00E56F40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77F"/>
    <w:rsid w:val="00E65952"/>
    <w:rsid w:val="00E65D8D"/>
    <w:rsid w:val="00E65E1B"/>
    <w:rsid w:val="00E6612E"/>
    <w:rsid w:val="00E663BA"/>
    <w:rsid w:val="00E665C3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94B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6B7"/>
    <w:rsid w:val="00E91D2B"/>
    <w:rsid w:val="00E91FFB"/>
    <w:rsid w:val="00E92300"/>
    <w:rsid w:val="00E92586"/>
    <w:rsid w:val="00E926B4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C20"/>
    <w:rsid w:val="00E96EF2"/>
    <w:rsid w:val="00E97497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0F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9EC"/>
    <w:rsid w:val="00EB0B45"/>
    <w:rsid w:val="00EB0E7B"/>
    <w:rsid w:val="00EB19FD"/>
    <w:rsid w:val="00EB1D1E"/>
    <w:rsid w:val="00EB2412"/>
    <w:rsid w:val="00EB2C2C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1896"/>
    <w:rsid w:val="00EC1CF5"/>
    <w:rsid w:val="00EC206B"/>
    <w:rsid w:val="00EC2A8A"/>
    <w:rsid w:val="00EC2DD4"/>
    <w:rsid w:val="00EC342E"/>
    <w:rsid w:val="00EC3804"/>
    <w:rsid w:val="00EC4203"/>
    <w:rsid w:val="00EC58EB"/>
    <w:rsid w:val="00EC5A77"/>
    <w:rsid w:val="00EC5DD7"/>
    <w:rsid w:val="00EC651F"/>
    <w:rsid w:val="00EC664D"/>
    <w:rsid w:val="00EC6DF5"/>
    <w:rsid w:val="00EC6FB2"/>
    <w:rsid w:val="00EC705F"/>
    <w:rsid w:val="00EC7166"/>
    <w:rsid w:val="00EC747C"/>
    <w:rsid w:val="00EC7500"/>
    <w:rsid w:val="00EC7861"/>
    <w:rsid w:val="00EC7C51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6F83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5E44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C1B"/>
    <w:rsid w:val="00F00D5A"/>
    <w:rsid w:val="00F01608"/>
    <w:rsid w:val="00F01849"/>
    <w:rsid w:val="00F01B1D"/>
    <w:rsid w:val="00F026C3"/>
    <w:rsid w:val="00F02B54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CA2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A7C"/>
    <w:rsid w:val="00F26B9A"/>
    <w:rsid w:val="00F30135"/>
    <w:rsid w:val="00F30144"/>
    <w:rsid w:val="00F31619"/>
    <w:rsid w:val="00F317CB"/>
    <w:rsid w:val="00F319F3"/>
    <w:rsid w:val="00F31C26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2C05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3F5"/>
    <w:rsid w:val="00F4645A"/>
    <w:rsid w:val="00F464DC"/>
    <w:rsid w:val="00F46F1A"/>
    <w:rsid w:val="00F46F73"/>
    <w:rsid w:val="00F46F9C"/>
    <w:rsid w:val="00F476C4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61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4B1"/>
    <w:rsid w:val="00F65D10"/>
    <w:rsid w:val="00F668C2"/>
    <w:rsid w:val="00F66B5D"/>
    <w:rsid w:val="00F66D4E"/>
    <w:rsid w:val="00F678E7"/>
    <w:rsid w:val="00F70300"/>
    <w:rsid w:val="00F711AA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6F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1C"/>
    <w:rsid w:val="00F92FCF"/>
    <w:rsid w:val="00F932FF"/>
    <w:rsid w:val="00F93F80"/>
    <w:rsid w:val="00F94467"/>
    <w:rsid w:val="00F948E7"/>
    <w:rsid w:val="00F94AB2"/>
    <w:rsid w:val="00F94BA2"/>
    <w:rsid w:val="00F94C31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87B"/>
    <w:rsid w:val="00FA5ACF"/>
    <w:rsid w:val="00FA5C7B"/>
    <w:rsid w:val="00FA619C"/>
    <w:rsid w:val="00FA6251"/>
    <w:rsid w:val="00FA62EE"/>
    <w:rsid w:val="00FA665A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00"/>
    <w:rsid w:val="00FB0D3B"/>
    <w:rsid w:val="00FB0F24"/>
    <w:rsid w:val="00FB1558"/>
    <w:rsid w:val="00FB16CC"/>
    <w:rsid w:val="00FB1727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6A3E"/>
    <w:rsid w:val="00FB6E80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934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6803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40B"/>
    <w:rsid w:val="00FE7ABD"/>
    <w:rsid w:val="00FE7F7A"/>
    <w:rsid w:val="00FF04E4"/>
    <w:rsid w:val="00FF1464"/>
    <w:rsid w:val="00FF1F3C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5F5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3AB7F2B"/>
    <w:rsid w:val="06D47B58"/>
    <w:rsid w:val="12B54473"/>
    <w:rsid w:val="1585406B"/>
    <w:rsid w:val="27F7152E"/>
    <w:rsid w:val="2FF64BCD"/>
    <w:rsid w:val="33786432"/>
    <w:rsid w:val="468125E3"/>
    <w:rsid w:val="4B13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character" w:customStyle="1" w:styleId="8">
    <w:name w:val="页眉 字符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7F1CD37-75F1-4956-850B-7E5362F4D3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AEE62C94.dotm</Template>
  <Company>Microsoft</Company>
  <Pages>4</Pages>
  <Words>300</Words>
  <Characters>1712</Characters>
  <Lines>14</Lines>
  <Paragraphs>4</Paragraphs>
  <TotalTime>0</TotalTime>
  <ScaleCrop>false</ScaleCrop>
  <LinksUpToDate>false</LinksUpToDate>
  <CharactersWithSpaces>2008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2025-03-31T01:31:00Z</dcterms:created>
  <dc:creator>Billgates</dc:creator>
  <cp:lastModifiedBy>6391</cp:lastModifiedBy>
  <cp:lastPrinted>2018-02-22T08:11:00Z</cp:lastPrinted>
  <dcterms:modified xsi:type="dcterms:W3CDTF">2025-07-01T06:40:34Z</dcterms:modified>
  <dc:title>四川省眉山监狱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29C810B8CBE14348AC89DBDF53ECDCE6</vt:lpwstr>
  </property>
</Properties>
</file>