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罪犯王建波，男，1994年8月20日出生，高中肄业，现在四川省眉州监狱服刑。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为此，根据《中华人民共和国监狱法》第二十九条、《中华人民共和国刑法》第七十八条、《中华人民共和国刑事诉讼法》第二百七十三条第二款的规定，建议对罪犯王建波减刑四个月。特报请裁定。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720" w:firstLineChars="21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63588A"/>
    <w:rsid w:val="009A5F3D"/>
    <w:rsid w:val="00A85CB3"/>
    <w:rsid w:val="00CA6DB9"/>
    <w:rsid w:val="7B91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105</Words>
  <Characters>602</Characters>
  <Lines>5</Lines>
  <Paragraphs>1</Paragraphs>
  <TotalTime>0</TotalTime>
  <ScaleCrop>false</ScaleCrop>
  <LinksUpToDate>false</LinksUpToDate>
  <CharactersWithSpaces>706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2025-07-01T07:07:06Z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AEB371571F5A4CF68743CB7E3D23601A</vt:lpwstr>
  </property>
</Properties>
</file>