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罪犯泽真甲措，男，1979年3月25日出生，中专文化。现在四川省眉州监狱服刑。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为此，根据《中华人民共和国监狱法》第二十九条、《中华人民共和国刑法》第七十八条、《中华人民共和国刑事诉讼法》第二百七十三条第二款的规定，建议对罪犯泽真甲措减刑七个月。特报请裁定。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6135D9"/>
    <w:rsid w:val="009A5F3D"/>
    <w:rsid w:val="00A85CB3"/>
    <w:rsid w:val="00CA6DB9"/>
    <w:rsid w:val="54E0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141</Words>
  <Characters>807</Characters>
  <Lines>6</Lines>
  <Paragraphs>1</Paragraphs>
  <TotalTime>0</TotalTime>
  <ScaleCrop>false</ScaleCrop>
  <LinksUpToDate>false</LinksUpToDate>
  <CharactersWithSpaces>947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ACAB1D0168E747009B770407B8392C3C</vt:lpwstr>
  </property>
</Properties>
</file>