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643" w:rsidRPr="00CC4D0C" w:rsidRDefault="00C43643" w:rsidP="00C43643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43643" w:rsidRDefault="00C43643" w:rsidP="00C4364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43643" w:rsidRPr="00CC4D0C" w:rsidRDefault="00C43643" w:rsidP="00C4364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43643" w:rsidRDefault="00C43643" w:rsidP="00C43643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43643" w:rsidRPr="00343D07" w:rsidRDefault="00C43643" w:rsidP="00C4364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毛福军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1987年12月21日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654DB1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C43643" w:rsidRPr="00343D07" w:rsidRDefault="00654DB1" w:rsidP="00C4364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毛福军</w:t>
      </w:r>
      <w:r w:rsidR="00C43643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E10EB6"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 w:rsidR="00C43643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43643" w:rsidRPr="00E10EB6" w:rsidRDefault="00C43643" w:rsidP="00C43643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E10EB6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E10EB6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毛福军</w:t>
      </w:r>
      <w:r w:rsidRPr="00E10EB6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E10EB6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七个月，剥夺政治权利减为二年。特报请裁定。</w:t>
      </w:r>
    </w:p>
    <w:p w:rsidR="00C43643" w:rsidRPr="00E10EB6" w:rsidRDefault="00C43643" w:rsidP="00C43643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E10EB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43643" w:rsidRPr="00E10EB6" w:rsidRDefault="00C43643" w:rsidP="00C43643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E10EB6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C43643" w:rsidRPr="00343D07" w:rsidRDefault="00C43643" w:rsidP="00C43643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C43643" w:rsidRPr="00343D07" w:rsidRDefault="00C43643" w:rsidP="00C43643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C43643" w:rsidRPr="00343D07" w:rsidRDefault="00C43643" w:rsidP="00C4364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43643" w:rsidRPr="00343D07" w:rsidRDefault="00C43643" w:rsidP="00C4364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C43643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680E"/>
    <w:rsid w:val="00343D07"/>
    <w:rsid w:val="00370137"/>
    <w:rsid w:val="0037053A"/>
    <w:rsid w:val="003723C7"/>
    <w:rsid w:val="003A16BF"/>
    <w:rsid w:val="003A1C87"/>
    <w:rsid w:val="003A31DA"/>
    <w:rsid w:val="003B1CD7"/>
    <w:rsid w:val="003C532D"/>
    <w:rsid w:val="003F331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22B32"/>
    <w:rsid w:val="006319D4"/>
    <w:rsid w:val="00635D31"/>
    <w:rsid w:val="00637292"/>
    <w:rsid w:val="006426E3"/>
    <w:rsid w:val="006430F9"/>
    <w:rsid w:val="00643F73"/>
    <w:rsid w:val="00654581"/>
    <w:rsid w:val="00654DB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3643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231AA0-4092-4A59-AB94-5B6182C6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7B87FE21.dotm</Template>
  <TotalTime>955</TotalTime>
  <Pages>1</Pages>
  <Words>33</Words>
  <Characters>190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